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F6C9B" w14:textId="5AD2A62F" w:rsidR="00A839DE" w:rsidRPr="00826F3D" w:rsidRDefault="00A839DE" w:rsidP="00A839DE">
      <w:pPr>
        <w:spacing w:line="280" w:lineRule="exact"/>
        <w:ind w:firstLine="0"/>
        <w:rPr>
          <w:szCs w:val="30"/>
        </w:rPr>
      </w:pPr>
      <w:bookmarkStart w:id="0" w:name="_GoBack"/>
      <w:r>
        <w:rPr>
          <w:szCs w:val="30"/>
        </w:rPr>
        <w:t xml:space="preserve">ДОПОЛНИТЕЛЬНЫЕ </w:t>
      </w:r>
      <w:r w:rsidRPr="00826F3D">
        <w:rPr>
          <w:szCs w:val="30"/>
        </w:rPr>
        <w:t>МАТЕРИАЛЫ</w:t>
      </w:r>
    </w:p>
    <w:p w14:paraId="6DF65ED5" w14:textId="77777777" w:rsidR="00A839DE" w:rsidRPr="00826F3D" w:rsidRDefault="00A839DE" w:rsidP="00A839DE">
      <w:pPr>
        <w:spacing w:line="280" w:lineRule="exact"/>
        <w:ind w:firstLine="0"/>
        <w:rPr>
          <w:szCs w:val="30"/>
        </w:rPr>
      </w:pPr>
      <w:r w:rsidRPr="00826F3D">
        <w:rPr>
          <w:szCs w:val="30"/>
        </w:rPr>
        <w:t>для членов информационно-пропагандистских групп</w:t>
      </w:r>
    </w:p>
    <w:p w14:paraId="71EBC55D" w14:textId="1FA0FA35" w:rsidR="00A839DE" w:rsidRDefault="00A839DE" w:rsidP="00A839DE">
      <w:pPr>
        <w:pStyle w:val="a3"/>
        <w:ind w:right="4676" w:firstLine="0"/>
        <w:jc w:val="both"/>
        <w:rPr>
          <w:b/>
          <w:sz w:val="30"/>
          <w:szCs w:val="30"/>
        </w:rPr>
      </w:pPr>
      <w:r w:rsidRPr="00826F3D">
        <w:rPr>
          <w:sz w:val="30"/>
          <w:szCs w:val="30"/>
        </w:rPr>
        <w:t>(август 2021 г.)</w:t>
      </w:r>
    </w:p>
    <w:bookmarkEnd w:id="0"/>
    <w:p w14:paraId="455B0C28" w14:textId="779D8B09" w:rsidR="001015C0" w:rsidRDefault="00F95F7A" w:rsidP="00F95F7A">
      <w:pPr>
        <w:pStyle w:val="a3"/>
        <w:ind w:right="4676" w:firstLine="0"/>
        <w:jc w:val="both"/>
        <w:rPr>
          <w:b/>
          <w:sz w:val="30"/>
          <w:szCs w:val="30"/>
        </w:rPr>
      </w:pPr>
      <w:r w:rsidRPr="00F95F7A">
        <w:rPr>
          <w:b/>
          <w:sz w:val="30"/>
          <w:szCs w:val="30"/>
        </w:rPr>
        <w:t>Профилактика киберпреступности</w:t>
      </w:r>
    </w:p>
    <w:p w14:paraId="50EE2A11" w14:textId="77777777" w:rsidR="00F95F7A" w:rsidRPr="00F95F7A" w:rsidRDefault="00F95F7A" w:rsidP="00F95F7A">
      <w:pPr>
        <w:pStyle w:val="a3"/>
        <w:ind w:right="4676" w:firstLine="0"/>
        <w:jc w:val="both"/>
        <w:rPr>
          <w:b/>
          <w:sz w:val="30"/>
          <w:szCs w:val="30"/>
        </w:rPr>
      </w:pPr>
    </w:p>
    <w:p w14:paraId="5BD0B3ED" w14:textId="77777777" w:rsidR="006C75F2" w:rsidRPr="00361AB0" w:rsidRDefault="00FE0908" w:rsidP="00F33F36">
      <w:pPr>
        <w:pStyle w:val="3"/>
        <w:spacing w:after="0"/>
        <w:ind w:left="0" w:firstLine="708"/>
        <w:rPr>
          <w:sz w:val="30"/>
          <w:szCs w:val="30"/>
        </w:rPr>
      </w:pPr>
      <w:r w:rsidRPr="00361AB0">
        <w:rPr>
          <w:sz w:val="30"/>
          <w:szCs w:val="30"/>
        </w:rPr>
        <w:t>Интернет</w:t>
      </w:r>
      <w:r w:rsidR="006C75F2" w:rsidRPr="00361AB0">
        <w:rPr>
          <w:sz w:val="30"/>
          <w:szCs w:val="30"/>
        </w:rPr>
        <w:t xml:space="preserve"> и компьютерные технологии стремительно проникают во все сферы жизнедеятельности человека. Однако технологии порождают и новые виды преступной деятельности. И если финансовые организации относительно неплохо подготовлены к кибератакам, то их клиенты столкнулись с таким ростом числа атак и их разнообразием впервые. Что обусловлено стремительным развитием информационных технологий и </w:t>
      </w:r>
      <w:r w:rsidRPr="00361AB0">
        <w:rPr>
          <w:sz w:val="30"/>
          <w:szCs w:val="30"/>
        </w:rPr>
        <w:t>Интернет</w:t>
      </w:r>
      <w:r w:rsidR="006C75F2" w:rsidRPr="00361AB0">
        <w:rPr>
          <w:sz w:val="30"/>
          <w:szCs w:val="30"/>
        </w:rPr>
        <w:t>-торговли, популяризаци</w:t>
      </w:r>
      <w:r w:rsidR="0097243B">
        <w:rPr>
          <w:sz w:val="30"/>
          <w:szCs w:val="30"/>
        </w:rPr>
        <w:t>ей</w:t>
      </w:r>
      <w:r w:rsidR="006C75F2" w:rsidRPr="00361AB0">
        <w:rPr>
          <w:sz w:val="30"/>
          <w:szCs w:val="30"/>
        </w:rPr>
        <w:t xml:space="preserve"> безналичных расчетов</w:t>
      </w:r>
      <w:r w:rsidR="00D35262" w:rsidRPr="00361AB0">
        <w:rPr>
          <w:sz w:val="30"/>
          <w:szCs w:val="30"/>
        </w:rPr>
        <w:t>.</w:t>
      </w:r>
    </w:p>
    <w:p w14:paraId="70937E8F" w14:textId="77777777" w:rsidR="005651C0" w:rsidRPr="00361AB0" w:rsidRDefault="001A4E34" w:rsidP="00F33F36">
      <w:pPr>
        <w:ind w:firstLine="720"/>
        <w:rPr>
          <w:rFonts w:cs="Times New Roman"/>
          <w:szCs w:val="30"/>
        </w:rPr>
      </w:pPr>
      <w:r w:rsidRPr="00361AB0">
        <w:rPr>
          <w:rFonts w:cs="Times New Roman"/>
          <w:szCs w:val="30"/>
        </w:rPr>
        <w:t xml:space="preserve">Основными </w:t>
      </w:r>
      <w:r w:rsidR="005651C0" w:rsidRPr="00361AB0">
        <w:rPr>
          <w:rFonts w:cs="Times New Roman"/>
          <w:szCs w:val="30"/>
        </w:rPr>
        <w:t xml:space="preserve">факторами, способствующими совершению </w:t>
      </w:r>
      <w:proofErr w:type="gramStart"/>
      <w:r w:rsidR="005651C0" w:rsidRPr="00361AB0">
        <w:rPr>
          <w:rFonts w:cs="Times New Roman"/>
          <w:szCs w:val="30"/>
        </w:rPr>
        <w:t>киберпреступлений</w:t>
      </w:r>
      <w:proofErr w:type="gramEnd"/>
      <w:r w:rsidR="005651C0" w:rsidRPr="00361AB0">
        <w:rPr>
          <w:rFonts w:cs="Times New Roman"/>
          <w:szCs w:val="30"/>
        </w:rPr>
        <w:t xml:space="preserve"> являются:</w:t>
      </w:r>
    </w:p>
    <w:p w14:paraId="656B30A1" w14:textId="77777777" w:rsidR="005651C0" w:rsidRPr="00361AB0" w:rsidRDefault="005651C0" w:rsidP="00F33F36">
      <w:pPr>
        <w:ind w:firstLine="720"/>
        <w:rPr>
          <w:rFonts w:cs="Times New Roman"/>
          <w:szCs w:val="30"/>
        </w:rPr>
      </w:pPr>
      <w:r w:rsidRPr="00361AB0">
        <w:rPr>
          <w:rFonts w:cs="Times New Roman"/>
          <w:szCs w:val="30"/>
        </w:rPr>
        <w:t xml:space="preserve">низкая правовая культура пользователей, </w:t>
      </w:r>
      <w:r w:rsidR="001A4E34" w:rsidRPr="00361AB0">
        <w:rPr>
          <w:rFonts w:cs="Times New Roman"/>
          <w:szCs w:val="30"/>
        </w:rPr>
        <w:t>недостаточные знания большинства населения в области информационной и финансовой безопасности</w:t>
      </w:r>
      <w:r w:rsidRPr="00361AB0">
        <w:rPr>
          <w:rFonts w:cs="Times New Roman"/>
          <w:szCs w:val="30"/>
        </w:rPr>
        <w:t>;</w:t>
      </w:r>
    </w:p>
    <w:p w14:paraId="5C3573EB" w14:textId="77777777" w:rsidR="005651C0" w:rsidRPr="00361AB0" w:rsidRDefault="001A4E34" w:rsidP="00F33F36">
      <w:pPr>
        <w:ind w:firstLine="720"/>
        <w:rPr>
          <w:rFonts w:cs="Times New Roman"/>
          <w:szCs w:val="30"/>
        </w:rPr>
      </w:pPr>
      <w:r w:rsidRPr="00361AB0">
        <w:rPr>
          <w:rFonts w:cs="Times New Roman"/>
          <w:szCs w:val="30"/>
        </w:rPr>
        <w:t>отсутствие условий для повышения эффективности деятельности правоохранительных органов</w:t>
      </w:r>
      <w:r w:rsidR="005651C0" w:rsidRPr="00361AB0">
        <w:rPr>
          <w:rFonts w:cs="Times New Roman"/>
          <w:szCs w:val="30"/>
        </w:rPr>
        <w:t>;</w:t>
      </w:r>
    </w:p>
    <w:p w14:paraId="09ACD9A3" w14:textId="77777777" w:rsidR="005651C0" w:rsidRPr="00361AB0" w:rsidRDefault="005651C0" w:rsidP="00F33F36">
      <w:pPr>
        <w:ind w:firstLine="720"/>
        <w:rPr>
          <w:rFonts w:cs="Times New Roman"/>
          <w:szCs w:val="30"/>
        </w:rPr>
      </w:pPr>
      <w:r w:rsidRPr="00361AB0">
        <w:rPr>
          <w:rFonts w:cs="Times New Roman"/>
          <w:szCs w:val="30"/>
        </w:rPr>
        <w:t>отсутствие единой правоприменительной практики;</w:t>
      </w:r>
    </w:p>
    <w:p w14:paraId="4725FED5" w14:textId="77777777" w:rsidR="005651C0" w:rsidRPr="00361AB0" w:rsidRDefault="001A4E34" w:rsidP="00F33F36">
      <w:pPr>
        <w:ind w:firstLine="720"/>
        <w:rPr>
          <w:rFonts w:cs="Times New Roman"/>
          <w:szCs w:val="30"/>
        </w:rPr>
      </w:pPr>
      <w:r w:rsidRPr="00361AB0">
        <w:rPr>
          <w:rFonts w:cs="Times New Roman"/>
          <w:szCs w:val="30"/>
        </w:rPr>
        <w:t>недостаточный уровень возможностей международного сотрудничества</w:t>
      </w:r>
      <w:r w:rsidR="005651C0" w:rsidRPr="00361AB0">
        <w:rPr>
          <w:rFonts w:cs="Times New Roman"/>
          <w:szCs w:val="30"/>
        </w:rPr>
        <w:t>.</w:t>
      </w:r>
    </w:p>
    <w:p w14:paraId="17AE0933" w14:textId="77777777" w:rsidR="009750D7" w:rsidRDefault="00F95F7A" w:rsidP="00F33F36">
      <w:pPr>
        <w:pStyle w:val="3"/>
        <w:spacing w:after="0"/>
        <w:ind w:left="0" w:firstLine="708"/>
        <w:rPr>
          <w:sz w:val="30"/>
          <w:szCs w:val="30"/>
        </w:rPr>
      </w:pPr>
      <w:r>
        <w:rPr>
          <w:sz w:val="30"/>
          <w:szCs w:val="30"/>
        </w:rPr>
        <w:t xml:space="preserve">По итогам 7 месяцев </w:t>
      </w:r>
      <w:proofErr w:type="gramStart"/>
      <w:r>
        <w:rPr>
          <w:sz w:val="30"/>
          <w:szCs w:val="30"/>
        </w:rPr>
        <w:t xml:space="preserve">2021 </w:t>
      </w:r>
      <w:r w:rsidR="005651C0" w:rsidRPr="00361AB0">
        <w:rPr>
          <w:sz w:val="30"/>
          <w:szCs w:val="30"/>
        </w:rPr>
        <w:t xml:space="preserve"> по</w:t>
      </w:r>
      <w:proofErr w:type="gramEnd"/>
      <w:r w:rsidR="005651C0" w:rsidRPr="00361AB0">
        <w:rPr>
          <w:sz w:val="30"/>
          <w:szCs w:val="30"/>
        </w:rPr>
        <w:t xml:space="preserve"> линии противодействия киберпреступности </w:t>
      </w:r>
      <w:r w:rsidR="006900A0" w:rsidRPr="00361AB0">
        <w:rPr>
          <w:sz w:val="30"/>
          <w:szCs w:val="30"/>
        </w:rPr>
        <w:t xml:space="preserve">(далее – ПК) </w:t>
      </w:r>
      <w:r w:rsidR="005651C0" w:rsidRPr="00361AB0">
        <w:rPr>
          <w:sz w:val="30"/>
          <w:szCs w:val="30"/>
        </w:rPr>
        <w:t xml:space="preserve">на территории </w:t>
      </w:r>
      <w:proofErr w:type="spellStart"/>
      <w:r w:rsidR="009750D7">
        <w:rPr>
          <w:sz w:val="30"/>
          <w:szCs w:val="30"/>
        </w:rPr>
        <w:t>Бешенковичского</w:t>
      </w:r>
      <w:proofErr w:type="spellEnd"/>
      <w:r w:rsidR="009750D7">
        <w:rPr>
          <w:sz w:val="30"/>
          <w:szCs w:val="30"/>
        </w:rPr>
        <w:t xml:space="preserve"> района</w:t>
      </w:r>
      <w:r w:rsidR="005651C0" w:rsidRPr="00361AB0">
        <w:rPr>
          <w:sz w:val="30"/>
          <w:szCs w:val="30"/>
        </w:rPr>
        <w:t xml:space="preserve"> существенный рост числа зарегистрированных преступлений – </w:t>
      </w:r>
      <w:r>
        <w:rPr>
          <w:sz w:val="30"/>
          <w:szCs w:val="30"/>
        </w:rPr>
        <w:t>14</w:t>
      </w:r>
      <w:r w:rsidR="00BB0F20">
        <w:rPr>
          <w:sz w:val="30"/>
          <w:szCs w:val="30"/>
        </w:rPr>
        <w:t xml:space="preserve"> преступлений</w:t>
      </w:r>
      <w:r>
        <w:rPr>
          <w:sz w:val="30"/>
          <w:szCs w:val="30"/>
        </w:rPr>
        <w:t>, из которых раскрыто 2 преступления. раскрываемость составила 14,3 %.</w:t>
      </w:r>
      <w:r w:rsidR="006A6658">
        <w:rPr>
          <w:sz w:val="30"/>
          <w:szCs w:val="30"/>
        </w:rPr>
        <w:t xml:space="preserve"> </w:t>
      </w:r>
    </w:p>
    <w:p w14:paraId="0AA39883" w14:textId="77777777" w:rsidR="00F165DD" w:rsidRPr="00361AB0" w:rsidRDefault="00824AD8" w:rsidP="00F33F36">
      <w:pPr>
        <w:rPr>
          <w:rFonts w:cs="Times New Roman"/>
          <w:szCs w:val="30"/>
        </w:rPr>
      </w:pPr>
      <w:r w:rsidRPr="00361AB0">
        <w:rPr>
          <w:rFonts w:cs="Times New Roman"/>
          <w:szCs w:val="30"/>
        </w:rPr>
        <w:t xml:space="preserve">Основная доля киберпреступлений приходится на факты хищений путем использования компьютерной техники (статья 212 УК), их удельный вес в </w:t>
      </w:r>
      <w:r w:rsidR="00870DC4" w:rsidRPr="00361AB0">
        <w:rPr>
          <w:rFonts w:cs="Times New Roman"/>
          <w:szCs w:val="30"/>
        </w:rPr>
        <w:t>текущем</w:t>
      </w:r>
      <w:r w:rsidRPr="00361AB0">
        <w:rPr>
          <w:rFonts w:cs="Times New Roman"/>
          <w:szCs w:val="30"/>
        </w:rPr>
        <w:t xml:space="preserve"> году составил</w:t>
      </w:r>
      <w:r w:rsidR="00F165DD" w:rsidRPr="00361AB0">
        <w:rPr>
          <w:rFonts w:cs="Times New Roman"/>
          <w:szCs w:val="30"/>
        </w:rPr>
        <w:t xml:space="preserve"> </w:t>
      </w:r>
      <w:r w:rsidR="009750D7">
        <w:rPr>
          <w:rFonts w:cs="Times New Roman"/>
          <w:szCs w:val="30"/>
        </w:rPr>
        <w:t>100%</w:t>
      </w:r>
      <w:r w:rsidR="00F165DD" w:rsidRPr="00361AB0">
        <w:rPr>
          <w:rFonts w:cs="Times New Roman"/>
          <w:szCs w:val="30"/>
        </w:rPr>
        <w:t xml:space="preserve">, а их количество увеличилось. </w:t>
      </w:r>
    </w:p>
    <w:p w14:paraId="411E88CC" w14:textId="77777777" w:rsidR="009D4074" w:rsidRDefault="009D4074" w:rsidP="00F33F36">
      <w:pPr>
        <w:pStyle w:val="2"/>
        <w:shd w:val="clear" w:color="auto" w:fill="auto"/>
        <w:spacing w:after="0" w:line="240" w:lineRule="auto"/>
        <w:jc w:val="both"/>
        <w:rPr>
          <w:rFonts w:cs="Times New Roman"/>
          <w:sz w:val="30"/>
          <w:szCs w:val="30"/>
        </w:rPr>
      </w:pPr>
      <w:r w:rsidRPr="00361AB0">
        <w:rPr>
          <w:rFonts w:cs="Times New Roman"/>
          <w:sz w:val="30"/>
          <w:szCs w:val="30"/>
        </w:rPr>
        <w:t xml:space="preserve">Рост числа </w:t>
      </w:r>
      <w:r w:rsidR="00D036C6" w:rsidRPr="00361AB0">
        <w:rPr>
          <w:rFonts w:cs="Times New Roman"/>
          <w:sz w:val="30"/>
          <w:szCs w:val="30"/>
        </w:rPr>
        <w:t>хищений</w:t>
      </w:r>
      <w:r w:rsidRPr="00361AB0">
        <w:rPr>
          <w:rFonts w:cs="Times New Roman"/>
          <w:sz w:val="30"/>
          <w:szCs w:val="30"/>
        </w:rPr>
        <w:t xml:space="preserve"> произошел вследствие активного использования злоумышленниками таких методов социальной инженерии как </w:t>
      </w:r>
      <w:r w:rsidR="000B341B" w:rsidRPr="00361AB0">
        <w:rPr>
          <w:rFonts w:cs="Times New Roman"/>
          <w:sz w:val="30"/>
          <w:szCs w:val="30"/>
        </w:rPr>
        <w:t>«</w:t>
      </w:r>
      <w:proofErr w:type="spellStart"/>
      <w:r w:rsidR="000B341B" w:rsidRPr="00361AB0">
        <w:rPr>
          <w:rFonts w:cs="Times New Roman"/>
          <w:sz w:val="30"/>
          <w:szCs w:val="30"/>
        </w:rPr>
        <w:t>вишинг</w:t>
      </w:r>
      <w:proofErr w:type="spellEnd"/>
      <w:r w:rsidR="000B341B" w:rsidRPr="00361AB0">
        <w:rPr>
          <w:rFonts w:cs="Times New Roman"/>
          <w:sz w:val="30"/>
          <w:szCs w:val="30"/>
        </w:rPr>
        <w:t xml:space="preserve">» </w:t>
      </w:r>
      <w:r w:rsidRPr="00361AB0">
        <w:rPr>
          <w:rFonts w:cs="Times New Roman"/>
          <w:sz w:val="30"/>
          <w:szCs w:val="30"/>
        </w:rPr>
        <w:t xml:space="preserve">и </w:t>
      </w:r>
      <w:r w:rsidR="002E7CF9" w:rsidRPr="00361AB0">
        <w:rPr>
          <w:rFonts w:cs="Times New Roman"/>
          <w:sz w:val="30"/>
          <w:szCs w:val="30"/>
        </w:rPr>
        <w:t>«</w:t>
      </w:r>
      <w:r w:rsidRPr="00361AB0">
        <w:rPr>
          <w:rFonts w:cs="Times New Roman"/>
          <w:sz w:val="30"/>
          <w:szCs w:val="30"/>
        </w:rPr>
        <w:t>фишинг</w:t>
      </w:r>
      <w:r w:rsidR="002E7CF9" w:rsidRPr="00361AB0">
        <w:rPr>
          <w:rFonts w:cs="Times New Roman"/>
          <w:sz w:val="30"/>
          <w:szCs w:val="30"/>
        </w:rPr>
        <w:t>»</w:t>
      </w:r>
      <w:r w:rsidRPr="00361AB0">
        <w:rPr>
          <w:rFonts w:cs="Times New Roman"/>
          <w:sz w:val="30"/>
          <w:szCs w:val="30"/>
        </w:rPr>
        <w:t>.</w:t>
      </w:r>
    </w:p>
    <w:p w14:paraId="4B72BE38" w14:textId="77777777" w:rsidR="00F95F7A" w:rsidRPr="00361AB0" w:rsidRDefault="00F95F7A" w:rsidP="00F33F36">
      <w:pPr>
        <w:pStyle w:val="2"/>
        <w:shd w:val="clear" w:color="auto" w:fill="auto"/>
        <w:spacing w:after="0" w:line="240" w:lineRule="auto"/>
        <w:jc w:val="both"/>
        <w:rPr>
          <w:rFonts w:cs="Times New Roman"/>
          <w:sz w:val="30"/>
          <w:szCs w:val="30"/>
        </w:rPr>
      </w:pPr>
    </w:p>
    <w:p w14:paraId="0BF84875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4F006960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5DD75C8B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2A062414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48A2D61A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29FC7E2F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5681A9A3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4755C6E1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40BB7876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73090EB8" w14:textId="77777777" w:rsidR="003B563C" w:rsidRDefault="003B563C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7A72A374" w14:textId="77777777" w:rsidR="00B66CE2" w:rsidRDefault="00B66CE2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587EF3F1" w14:textId="77777777" w:rsidR="00B66CE2" w:rsidRDefault="00B66CE2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3D86B077" w14:textId="1AF58869" w:rsidR="00563250" w:rsidRDefault="00F95F7A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  <w:r w:rsidRPr="00F95F7A">
        <w:rPr>
          <w:b/>
          <w:sz w:val="30"/>
          <w:szCs w:val="30"/>
        </w:rPr>
        <w:t>«ФИШИНГ»</w:t>
      </w:r>
    </w:p>
    <w:p w14:paraId="732C9660" w14:textId="77777777" w:rsidR="00F95F7A" w:rsidRDefault="00F95F7A" w:rsidP="00F95F7A">
      <w:pPr>
        <w:pStyle w:val="a3"/>
        <w:tabs>
          <w:tab w:val="left" w:pos="392"/>
          <w:tab w:val="left" w:pos="6804"/>
        </w:tabs>
        <w:ind w:firstLine="0"/>
        <w:rPr>
          <w:b/>
          <w:sz w:val="30"/>
          <w:szCs w:val="30"/>
        </w:rPr>
      </w:pPr>
    </w:p>
    <w:p w14:paraId="1091D637" w14:textId="77777777" w:rsidR="00F95F7A" w:rsidRPr="00CC70E1" w:rsidRDefault="00F95F7A" w:rsidP="00F95F7A">
      <w:pPr>
        <w:rPr>
          <w:rFonts w:cs="Times New Roman"/>
          <w:sz w:val="28"/>
          <w:szCs w:val="28"/>
        </w:rPr>
      </w:pPr>
      <w:r w:rsidRPr="00CC70E1">
        <w:rPr>
          <w:rFonts w:cs="Times New Roman"/>
          <w:sz w:val="28"/>
          <w:szCs w:val="28"/>
        </w:rPr>
        <w:t>Одним из распространенных способов хищения является фишинг, цель которого завладеть реквизитами банковской платежной карты. Злоумышленник под любым мошенническим предлогом вынуждает жертву пройти по ссылке на поддельный интернет-ресурс и ввести там номер карты, срок действия и CVV-код, чтобы похитить эти данные и «очистить» банковский счет. Киберпреступники умело подделывают различные популярные интернет-ресурсы, которые оказывают услуги населению и имеют сервис совершения онлайн-платежей: торговые интернет-площадки, службы доставки, сайты торговых сетей и так далее.</w:t>
      </w:r>
    </w:p>
    <w:p w14:paraId="45D3C0D7" w14:textId="77777777" w:rsidR="00F95F7A" w:rsidRPr="00CC70E1" w:rsidRDefault="00F95F7A" w:rsidP="00F95F7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Pr="00CC70E1">
        <w:rPr>
          <w:rFonts w:cs="Times New Roman"/>
          <w:sz w:val="28"/>
          <w:szCs w:val="28"/>
        </w:rPr>
        <w:t xml:space="preserve"> конце минувшего года и в начале этого зафиксированы факты создания фишинговых клонов сайта РУП «</w:t>
      </w:r>
      <w:proofErr w:type="spellStart"/>
      <w:r w:rsidRPr="00CC70E1">
        <w:rPr>
          <w:rFonts w:cs="Times New Roman"/>
          <w:sz w:val="28"/>
          <w:szCs w:val="28"/>
        </w:rPr>
        <w:t>Белпочта</w:t>
      </w:r>
      <w:proofErr w:type="spellEnd"/>
      <w:r w:rsidRPr="00CC70E1">
        <w:rPr>
          <w:rFonts w:cs="Times New Roman"/>
          <w:sz w:val="28"/>
          <w:szCs w:val="28"/>
        </w:rPr>
        <w:t>».</w:t>
      </w:r>
    </w:p>
    <w:p w14:paraId="6799CF2C" w14:textId="77777777" w:rsidR="00F95F7A" w:rsidRPr="00CC70E1" w:rsidRDefault="00F95F7A" w:rsidP="00F95F7A">
      <w:pPr>
        <w:rPr>
          <w:rFonts w:cs="Times New Roman"/>
          <w:sz w:val="28"/>
          <w:szCs w:val="28"/>
        </w:rPr>
      </w:pPr>
      <w:r w:rsidRPr="00CC70E1">
        <w:rPr>
          <w:rFonts w:cs="Times New Roman"/>
          <w:sz w:val="28"/>
          <w:szCs w:val="28"/>
        </w:rPr>
        <w:t>Типичный механизм действий злоумышленников таков.</w:t>
      </w:r>
    </w:p>
    <w:p w14:paraId="12ADA760" w14:textId="77777777" w:rsidR="00F95F7A" w:rsidRPr="00CC70E1" w:rsidRDefault="00F95F7A" w:rsidP="00F95F7A">
      <w:pPr>
        <w:rPr>
          <w:rFonts w:cs="Times New Roman"/>
          <w:sz w:val="28"/>
          <w:szCs w:val="28"/>
        </w:rPr>
      </w:pPr>
      <w:r w:rsidRPr="00CC70E1">
        <w:rPr>
          <w:rFonts w:cs="Times New Roman"/>
          <w:sz w:val="28"/>
          <w:szCs w:val="28"/>
        </w:rPr>
        <w:t>Вначале создается фишинговый сайт, полностью копирующий дизайн официального сайта. Для правдоподобности регистрируется доменное имя, отличающееся от оригинала одним-двумя символами.</w:t>
      </w:r>
    </w:p>
    <w:p w14:paraId="2AFABFEE" w14:textId="77777777" w:rsidR="00F95F7A" w:rsidRDefault="00F95F7A" w:rsidP="00F95F7A">
      <w:pPr>
        <w:rPr>
          <w:rFonts w:cs="Times New Roman"/>
          <w:sz w:val="28"/>
          <w:szCs w:val="28"/>
        </w:rPr>
      </w:pPr>
      <w:r w:rsidRPr="00CC70E1">
        <w:rPr>
          <w:rFonts w:cs="Times New Roman"/>
          <w:sz w:val="28"/>
          <w:szCs w:val="28"/>
        </w:rPr>
        <w:t>Затем злоумышленник, представившись покупателем или продавцом, связывается с потенциальной жертвой через мессенджеры. Для перечисления оплаты за товар он предлагает воспользоваться услугами сайта по сброшенной ссылке. Ничего не подозревающий гражданин переходит по ней на сайт-подделку и вводит в поле сервиса оплаты данные своей банковской платежной карты, тем самым отправляя их преступнику.</w:t>
      </w:r>
    </w:p>
    <w:p w14:paraId="70A1CDD2" w14:textId="77777777" w:rsidR="00F95F7A" w:rsidRPr="00CC70E1" w:rsidRDefault="00F95F7A" w:rsidP="00F95F7A">
      <w:pPr>
        <w:rPr>
          <w:rFonts w:cs="Times New Roman"/>
          <w:sz w:val="28"/>
          <w:szCs w:val="28"/>
        </w:rPr>
      </w:pPr>
    </w:p>
    <w:p w14:paraId="0A61F29E" w14:textId="77777777" w:rsidR="00F95F7A" w:rsidRPr="00F95F7A" w:rsidRDefault="00F95F7A" w:rsidP="00F95F7A">
      <w:pPr>
        <w:rPr>
          <w:rFonts w:cs="Times New Roman"/>
          <w:b/>
          <w:sz w:val="28"/>
          <w:szCs w:val="28"/>
        </w:rPr>
      </w:pPr>
      <w:r w:rsidRPr="00F95F7A">
        <w:rPr>
          <w:rFonts w:cs="Times New Roman"/>
          <w:b/>
          <w:sz w:val="28"/>
          <w:szCs w:val="28"/>
        </w:rPr>
        <w:t>Чтобы не потерять все сбережения, надо соблюдать ряд простых, но очень важных правил.</w:t>
      </w:r>
    </w:p>
    <w:p w14:paraId="6AA55EA7" w14:textId="77777777" w:rsidR="00F95F7A" w:rsidRPr="00CC70E1" w:rsidRDefault="00F95F7A" w:rsidP="00F95F7A">
      <w:pPr>
        <w:rPr>
          <w:rFonts w:cs="Times New Roman"/>
          <w:sz w:val="28"/>
          <w:szCs w:val="28"/>
        </w:rPr>
      </w:pPr>
      <w:r w:rsidRPr="00CC70E1">
        <w:rPr>
          <w:rFonts w:cs="Times New Roman"/>
          <w:sz w:val="28"/>
          <w:szCs w:val="28"/>
        </w:rPr>
        <w:t>Первое. Если вам кто-то пишет в мессенджере и предлагает оплатить товар, перейдя по ссылке, не спешите это делать! Внимательно проверьте электронный адрес сайта через поисковые системы. Фишинговый ресурс от оригинального может отличаться буквально одним или несколькими символами. К примеру, вместо официального адреса belpost.by вам пришлют ссылку bellpost.be, belpost.bj, belposta.bz, bellpochta.be, и т.д.</w:t>
      </w:r>
    </w:p>
    <w:p w14:paraId="652D22E7" w14:textId="77777777" w:rsidR="00F95F7A" w:rsidRPr="00CC70E1" w:rsidRDefault="00F95F7A" w:rsidP="00F95F7A">
      <w:pPr>
        <w:rPr>
          <w:rFonts w:cs="Times New Roman"/>
          <w:sz w:val="28"/>
          <w:szCs w:val="28"/>
        </w:rPr>
      </w:pPr>
      <w:r w:rsidRPr="00CC70E1">
        <w:rPr>
          <w:rFonts w:cs="Times New Roman"/>
          <w:sz w:val="28"/>
          <w:szCs w:val="28"/>
        </w:rPr>
        <w:t>Второе. Если ссылку вам прислал незнакомый абонент, и вы твердо намерены совершить с ним сделку, тогда самостоятельно отыщите через «поисковик» официальный сайт компании или предприятия и воспользуйтесь платежным сервисом непосредственно на подлинном ресурсе.</w:t>
      </w:r>
    </w:p>
    <w:p w14:paraId="0FA0E9E3" w14:textId="77777777" w:rsidR="00F95F7A" w:rsidRPr="00CC70E1" w:rsidRDefault="00F95F7A" w:rsidP="00F95F7A">
      <w:pPr>
        <w:rPr>
          <w:rFonts w:cs="Times New Roman"/>
          <w:sz w:val="28"/>
          <w:szCs w:val="28"/>
        </w:rPr>
      </w:pPr>
      <w:r w:rsidRPr="00CC70E1">
        <w:rPr>
          <w:rFonts w:cs="Times New Roman"/>
          <w:sz w:val="28"/>
          <w:szCs w:val="28"/>
        </w:rPr>
        <w:t>Третье. Для осуществления онлайн-платежей заведите отдельную банковскую карту, без доступа к основному карт-счету. Пополняя ее по необходимости, вы тем самым убережете свой главный банковский счет: в случае компрометации этой карты добыча преступника будет весьма незначительной.</w:t>
      </w:r>
    </w:p>
    <w:p w14:paraId="2B396782" w14:textId="77777777" w:rsidR="003B563C" w:rsidRDefault="003B563C" w:rsidP="00F95F7A">
      <w:pPr>
        <w:jc w:val="center"/>
        <w:rPr>
          <w:rFonts w:eastAsia="Times New Roman" w:cs="Times New Roman"/>
          <w:b/>
          <w:szCs w:val="30"/>
          <w:lang w:eastAsia="ru-RU"/>
        </w:rPr>
      </w:pPr>
    </w:p>
    <w:p w14:paraId="5444A8FD" w14:textId="77777777" w:rsidR="003B563C" w:rsidRDefault="003B563C" w:rsidP="00F95F7A">
      <w:pPr>
        <w:jc w:val="center"/>
        <w:rPr>
          <w:b/>
          <w:sz w:val="28"/>
          <w:szCs w:val="28"/>
        </w:rPr>
      </w:pPr>
    </w:p>
    <w:p w14:paraId="6913C5AE" w14:textId="77777777" w:rsidR="003B563C" w:rsidRDefault="003B563C" w:rsidP="00F95F7A">
      <w:pPr>
        <w:jc w:val="center"/>
        <w:rPr>
          <w:b/>
          <w:sz w:val="28"/>
          <w:szCs w:val="28"/>
        </w:rPr>
      </w:pPr>
    </w:p>
    <w:p w14:paraId="33AB5467" w14:textId="77777777" w:rsidR="00B66CE2" w:rsidRDefault="00B66CE2" w:rsidP="00F95F7A">
      <w:pPr>
        <w:jc w:val="center"/>
        <w:rPr>
          <w:b/>
          <w:sz w:val="28"/>
          <w:szCs w:val="28"/>
        </w:rPr>
      </w:pPr>
    </w:p>
    <w:p w14:paraId="61EFEC52" w14:textId="77777777" w:rsidR="00B66CE2" w:rsidRDefault="00B66CE2" w:rsidP="00F95F7A">
      <w:pPr>
        <w:jc w:val="center"/>
        <w:rPr>
          <w:b/>
          <w:sz w:val="28"/>
          <w:szCs w:val="28"/>
        </w:rPr>
      </w:pPr>
    </w:p>
    <w:p w14:paraId="369380E6" w14:textId="4ED1CE9B" w:rsidR="00F95F7A" w:rsidRDefault="00F95F7A" w:rsidP="00F95F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«ВИШИНГ»</w:t>
      </w:r>
    </w:p>
    <w:p w14:paraId="53C4C57B" w14:textId="77777777" w:rsidR="003B563C" w:rsidRDefault="003B563C" w:rsidP="003B563C">
      <w:pPr>
        <w:ind w:firstLine="0"/>
        <w:rPr>
          <w:rFonts w:cs="Times New Roman"/>
          <w:sz w:val="28"/>
          <w:szCs w:val="28"/>
        </w:rPr>
      </w:pPr>
    </w:p>
    <w:p w14:paraId="3ED8D5ED" w14:textId="77777777" w:rsidR="003B563C" w:rsidRDefault="00F95F7A" w:rsidP="003B563C">
      <w:pPr>
        <w:rPr>
          <w:rFonts w:cs="Times New Roman"/>
          <w:sz w:val="28"/>
          <w:szCs w:val="28"/>
        </w:rPr>
      </w:pPr>
      <w:r w:rsidRPr="00580CD9">
        <w:rPr>
          <w:rFonts w:cs="Times New Roman"/>
          <w:sz w:val="28"/>
          <w:szCs w:val="28"/>
        </w:rPr>
        <w:t xml:space="preserve">Злоумышленники не оставляют попыток обмануть доверчивых граждан - в последнее время все чаще звонят по </w:t>
      </w:r>
      <w:proofErr w:type="spellStart"/>
      <w:r w:rsidRPr="00580CD9">
        <w:rPr>
          <w:rFonts w:cs="Times New Roman"/>
          <w:sz w:val="28"/>
          <w:szCs w:val="28"/>
        </w:rPr>
        <w:t>Viber</w:t>
      </w:r>
      <w:proofErr w:type="spellEnd"/>
      <w:r w:rsidRPr="00580CD9">
        <w:rPr>
          <w:rFonts w:cs="Times New Roman"/>
          <w:sz w:val="28"/>
          <w:szCs w:val="28"/>
        </w:rPr>
        <w:t xml:space="preserve"> якобы от имени банка. Их легенды бывают убедительными, и некоторые люди сообщают мошенникам данные карточек.</w:t>
      </w:r>
    </w:p>
    <w:p w14:paraId="1F93C190" w14:textId="77777777" w:rsidR="00F95F7A" w:rsidRDefault="00F95F7A" w:rsidP="003B563C">
      <w:pPr>
        <w:ind w:firstLine="0"/>
        <w:rPr>
          <w:rFonts w:cs="Times New Roman"/>
          <w:b/>
          <w:sz w:val="28"/>
          <w:szCs w:val="28"/>
        </w:rPr>
      </w:pPr>
      <w:r w:rsidRPr="00580CD9">
        <w:rPr>
          <w:rFonts w:cs="Times New Roman"/>
          <w:sz w:val="28"/>
          <w:szCs w:val="28"/>
        </w:rPr>
        <w:t xml:space="preserve">Наиболее часто мошенники используют для выманивания денег технологии социальной инженерии. Это психологическое манипулирование людьми для побуждения их на какие-то определенные действия или разглашение конфиденциальной информации. Самые распространенные для нашей страны - </w:t>
      </w:r>
      <w:proofErr w:type="spellStart"/>
      <w:r w:rsidRPr="00580CD9">
        <w:rPr>
          <w:rFonts w:cs="Times New Roman"/>
          <w:sz w:val="28"/>
          <w:szCs w:val="28"/>
        </w:rPr>
        <w:t>вишинг</w:t>
      </w:r>
      <w:proofErr w:type="spellEnd"/>
      <w:r w:rsidRPr="00580CD9">
        <w:rPr>
          <w:rFonts w:cs="Times New Roman"/>
          <w:sz w:val="28"/>
          <w:szCs w:val="28"/>
        </w:rPr>
        <w:t xml:space="preserve"> (с ис</w:t>
      </w:r>
      <w:r w:rsidR="003B563C">
        <w:rPr>
          <w:rFonts w:cs="Times New Roman"/>
          <w:sz w:val="28"/>
          <w:szCs w:val="28"/>
        </w:rPr>
        <w:t>пользованием телефонной связи).</w:t>
      </w:r>
      <w:r>
        <w:rPr>
          <w:rFonts w:cs="Times New Roman"/>
          <w:sz w:val="28"/>
          <w:szCs w:val="28"/>
        </w:rPr>
        <w:br/>
      </w:r>
      <w:r w:rsidR="003B563C">
        <w:rPr>
          <w:rFonts w:cs="Times New Roman"/>
          <w:sz w:val="28"/>
          <w:szCs w:val="28"/>
        </w:rPr>
        <w:t xml:space="preserve">         </w:t>
      </w:r>
      <w:proofErr w:type="spellStart"/>
      <w:r w:rsidRPr="00580CD9">
        <w:rPr>
          <w:rFonts w:cs="Times New Roman"/>
          <w:sz w:val="28"/>
          <w:szCs w:val="28"/>
        </w:rPr>
        <w:t>Вишинг</w:t>
      </w:r>
      <w:proofErr w:type="spellEnd"/>
      <w:r w:rsidRPr="00580CD9">
        <w:rPr>
          <w:rFonts w:cs="Times New Roman"/>
          <w:sz w:val="28"/>
          <w:szCs w:val="28"/>
        </w:rPr>
        <w:t xml:space="preserve">-мошенники могут представляться сотрудниками банка, работниками госучреждений или, например, покупателями, которые звонят по объявлению о продаже, размещенному на виртуальных торговых площадках или в социальных сетях. Для этого используются различные схемы: возможность устранить проблему с неожиданно списанными деньгами, сообщение о якобы оформленном кредите, отмена "ошибочно" выполненного перевода на карточку жертвы, история о преступниках, которые пытаются незаконно использовать карточку, угроза блокировки карточки и др. И, конечно же, по их словам, избежать всех этих неприятностей можно только сообщив "сотруднику" персональные данные - реквизиты банковской платежной карточки, сеансовые одноразовые коды, которые приходят в СМС-сообщениях на </w:t>
      </w:r>
      <w:r>
        <w:rPr>
          <w:rFonts w:cs="Times New Roman"/>
          <w:sz w:val="28"/>
          <w:szCs w:val="28"/>
        </w:rPr>
        <w:t>телефоны, логины и пароли и др.</w:t>
      </w:r>
      <w:r w:rsidRPr="00580CD9">
        <w:rPr>
          <w:rFonts w:cs="Times New Roman"/>
          <w:sz w:val="28"/>
          <w:szCs w:val="28"/>
        </w:rPr>
        <w:br/>
        <w:t xml:space="preserve">Для убедительности и правдоподобия мошенники пользуются профессиональной терминологией, говорят быстро и уверенно, при разговоре слышен офисный шум, имитирующий работу кол-центра. При этом зачастую они давят на эмоции людей, уверяя, что случится что-то непоправимое, торопят и запугивают. В большинстве </w:t>
      </w:r>
      <w:proofErr w:type="gramStart"/>
      <w:r w:rsidRPr="00580CD9">
        <w:rPr>
          <w:rFonts w:cs="Times New Roman"/>
          <w:sz w:val="28"/>
          <w:szCs w:val="28"/>
        </w:rPr>
        <w:t>случаев номера телефонов</w:t>
      </w:r>
      <w:proofErr w:type="gramEnd"/>
      <w:r w:rsidRPr="00580CD9">
        <w:rPr>
          <w:rFonts w:cs="Times New Roman"/>
          <w:sz w:val="28"/>
          <w:szCs w:val="28"/>
        </w:rPr>
        <w:t xml:space="preserve"> звонящих могут быть скрыты либо принадлежать операторам связи других государств. Мошенники могут также использовать специальные программы, изменяющие номера телефонов, с которых идут звонки, тогда они определяются как официальные номера, указанные на сайте банка. Они также используют официальные логотипы банков и других учреждений. Зачастую </w:t>
      </w:r>
      <w:r w:rsidR="003B563C">
        <w:rPr>
          <w:rFonts w:cs="Times New Roman"/>
          <w:sz w:val="28"/>
          <w:szCs w:val="28"/>
        </w:rPr>
        <w:t xml:space="preserve">для звонков используется </w:t>
      </w:r>
      <w:proofErr w:type="spellStart"/>
      <w:r w:rsidR="003B563C">
        <w:rPr>
          <w:rFonts w:cs="Times New Roman"/>
          <w:sz w:val="28"/>
          <w:szCs w:val="28"/>
        </w:rPr>
        <w:t>Viber</w:t>
      </w:r>
      <w:proofErr w:type="spellEnd"/>
      <w:r w:rsidR="003B563C">
        <w:rPr>
          <w:rFonts w:cs="Times New Roman"/>
          <w:sz w:val="28"/>
          <w:szCs w:val="28"/>
        </w:rPr>
        <w:t>.</w:t>
      </w:r>
      <w:r w:rsidRPr="00580CD9">
        <w:rPr>
          <w:rFonts w:cs="Times New Roman"/>
          <w:sz w:val="28"/>
          <w:szCs w:val="28"/>
        </w:rPr>
        <w:br/>
      </w:r>
      <w:r w:rsidR="003B563C">
        <w:rPr>
          <w:rFonts w:cs="Times New Roman"/>
          <w:sz w:val="28"/>
          <w:szCs w:val="28"/>
        </w:rPr>
        <w:t xml:space="preserve">            </w:t>
      </w:r>
      <w:r w:rsidRPr="00580CD9">
        <w:rPr>
          <w:rFonts w:cs="Times New Roman"/>
          <w:sz w:val="28"/>
          <w:szCs w:val="28"/>
        </w:rPr>
        <w:t xml:space="preserve">Так, например, недавно зафиксированы звонки гражданам от мошенников в мессенджере </w:t>
      </w:r>
      <w:proofErr w:type="spellStart"/>
      <w:r w:rsidRPr="00580CD9">
        <w:rPr>
          <w:rFonts w:cs="Times New Roman"/>
          <w:sz w:val="28"/>
          <w:szCs w:val="28"/>
        </w:rPr>
        <w:t>Viber</w:t>
      </w:r>
      <w:proofErr w:type="spellEnd"/>
      <w:r w:rsidRPr="00580CD9">
        <w:rPr>
          <w:rFonts w:cs="Times New Roman"/>
          <w:sz w:val="28"/>
          <w:szCs w:val="28"/>
        </w:rPr>
        <w:t>, которые представлялись сотрудниками Национального банка. Звонки совершались с телефонных номеров, похожих на номер контакт-центра Национального банка +375 (17) 375-20-02 с использованием официального логотипа.</w:t>
      </w:r>
      <w:r w:rsidRPr="00580CD9">
        <w:rPr>
          <w:rFonts w:cs="Times New Roman"/>
          <w:sz w:val="28"/>
          <w:szCs w:val="28"/>
        </w:rPr>
        <w:br/>
      </w:r>
      <w:r w:rsidRPr="00580CD9">
        <w:rPr>
          <w:rFonts w:cs="Times New Roman"/>
          <w:sz w:val="28"/>
          <w:szCs w:val="28"/>
        </w:rPr>
        <w:br/>
      </w:r>
      <w:r w:rsidRPr="003B563C">
        <w:rPr>
          <w:rFonts w:cs="Times New Roman"/>
          <w:b/>
          <w:i/>
          <w:sz w:val="28"/>
          <w:szCs w:val="28"/>
        </w:rPr>
        <w:t>Помните:</w:t>
      </w:r>
      <w:r w:rsidRPr="00F95F7A">
        <w:rPr>
          <w:rFonts w:cs="Times New Roman"/>
          <w:sz w:val="28"/>
          <w:szCs w:val="28"/>
        </w:rPr>
        <w:t xml:space="preserve"> сотрудники банков никогда не используют </w:t>
      </w:r>
      <w:proofErr w:type="spellStart"/>
      <w:r w:rsidRPr="00F95F7A">
        <w:rPr>
          <w:rFonts w:cs="Times New Roman"/>
          <w:sz w:val="28"/>
          <w:szCs w:val="28"/>
        </w:rPr>
        <w:t>Viber</w:t>
      </w:r>
      <w:proofErr w:type="spellEnd"/>
      <w:r w:rsidRPr="00F95F7A">
        <w:rPr>
          <w:rFonts w:cs="Times New Roman"/>
          <w:sz w:val="28"/>
          <w:szCs w:val="28"/>
        </w:rPr>
        <w:t xml:space="preserve"> для звонков клиентам. Банк никогда не будет запрашивать пароли и другие секретные данные. Сотрудник банка при звонке клиенту заранее должен знать все необходимые сведения.</w:t>
      </w:r>
      <w:r w:rsidRPr="00F95F7A">
        <w:rPr>
          <w:rFonts w:cs="Times New Roman"/>
          <w:sz w:val="28"/>
          <w:szCs w:val="28"/>
        </w:rPr>
        <w:br/>
      </w:r>
      <w:r w:rsidRPr="00580CD9">
        <w:rPr>
          <w:rFonts w:cs="Times New Roman"/>
          <w:sz w:val="28"/>
          <w:szCs w:val="28"/>
        </w:rPr>
        <w:lastRenderedPageBreak/>
        <w:br/>
        <w:t>Если реквизиты банковской платежной карточки стали известны третьим лицам (реквизиты скомпрометированы), ее необходимо срочно заблокировать. Это можно сделать несколькими способами: позвонить в кол-центр обслуживающего банка, воспользоваться возможностями мобильного, интернет- или СМС-банкинга, обратиться лично в отделение банка.</w:t>
      </w:r>
      <w:r w:rsidRPr="00580CD9">
        <w:rPr>
          <w:rFonts w:cs="Times New Roman"/>
          <w:sz w:val="28"/>
          <w:szCs w:val="28"/>
        </w:rPr>
        <w:br/>
      </w:r>
      <w:r w:rsidRPr="00580CD9">
        <w:rPr>
          <w:rFonts w:cs="Times New Roman"/>
          <w:sz w:val="28"/>
          <w:szCs w:val="28"/>
        </w:rPr>
        <w:br/>
        <w:t>В большинстве случаев придется перевыпустить банковскую платежную карточку. Это, как правило, требует временных и материальных затрат, но помогает предотвратить боле</w:t>
      </w:r>
      <w:r w:rsidR="003B563C">
        <w:rPr>
          <w:rFonts w:cs="Times New Roman"/>
          <w:sz w:val="28"/>
          <w:szCs w:val="28"/>
        </w:rPr>
        <w:t>е серьезные финансовые потери.</w:t>
      </w:r>
      <w:r w:rsidR="003B563C">
        <w:rPr>
          <w:rFonts w:cs="Times New Roman"/>
          <w:sz w:val="28"/>
          <w:szCs w:val="28"/>
        </w:rPr>
        <w:br/>
      </w:r>
      <w:r w:rsidRPr="00580CD9">
        <w:rPr>
          <w:rFonts w:cs="Times New Roman"/>
          <w:sz w:val="28"/>
          <w:szCs w:val="28"/>
        </w:rPr>
        <w:br/>
      </w:r>
      <w:r w:rsidRPr="003B563C">
        <w:rPr>
          <w:rFonts w:cs="Times New Roman"/>
          <w:b/>
          <w:sz w:val="28"/>
          <w:szCs w:val="28"/>
        </w:rPr>
        <w:t>Правила безопасности:</w:t>
      </w:r>
    </w:p>
    <w:p w14:paraId="02756A56" w14:textId="77777777" w:rsidR="003B563C" w:rsidRPr="003B563C" w:rsidRDefault="003B563C" w:rsidP="003B563C">
      <w:pPr>
        <w:ind w:firstLine="0"/>
        <w:rPr>
          <w:rFonts w:cs="Times New Roman"/>
          <w:b/>
          <w:sz w:val="28"/>
          <w:szCs w:val="28"/>
        </w:rPr>
      </w:pPr>
    </w:p>
    <w:p w14:paraId="6D7D217B" w14:textId="77777777" w:rsidR="00F95F7A" w:rsidRDefault="003B563C" w:rsidP="003B563C">
      <w:pPr>
        <w:ind w:firstLine="0"/>
        <w:rPr>
          <w:b/>
          <w:szCs w:val="30"/>
        </w:rPr>
      </w:pPr>
      <w:r>
        <w:rPr>
          <w:rFonts w:cs="Times New Roman"/>
          <w:sz w:val="28"/>
          <w:szCs w:val="28"/>
        </w:rPr>
        <w:t xml:space="preserve">           </w:t>
      </w:r>
      <w:r w:rsidR="00F95F7A" w:rsidRPr="00580CD9">
        <w:rPr>
          <w:rFonts w:cs="Times New Roman"/>
          <w:sz w:val="28"/>
          <w:szCs w:val="28"/>
        </w:rPr>
        <w:t>Первое - ни под каким предлогом никому не сообщать личные данные (ФИО, паспортные данные), реквизиты самой банковской платежной карточки (номер банковской платежной карточки, срок ее действия) и секретную информацию (CVC/CVV-код на оборотной стороне карточки, коды из СМС-сообщений, ПИН-код). Подключите услугу дополнительной безопасности 3D-Secure (добавочное подтверждение операций, совершаемых в интернете).</w:t>
      </w:r>
      <w:r w:rsidR="00F95F7A" w:rsidRPr="00580CD9">
        <w:rPr>
          <w:rFonts w:cs="Times New Roman"/>
          <w:sz w:val="28"/>
          <w:szCs w:val="28"/>
        </w:rPr>
        <w:br/>
      </w:r>
      <w:r w:rsidR="00F95F7A" w:rsidRPr="00580CD9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 xml:space="preserve">           </w:t>
      </w:r>
      <w:r w:rsidR="00F95F7A" w:rsidRPr="00580CD9">
        <w:rPr>
          <w:rFonts w:cs="Times New Roman"/>
          <w:sz w:val="28"/>
          <w:szCs w:val="28"/>
        </w:rPr>
        <w:t>Не доверяйте слепо СМС-сообщениям. Не спешите переходить по ссылкам из сообщений "от банка". Присматривайтесь к написанию имени сайта и наличию у браузера отметки, что сайт безопасен. В любой непонятной ситуации звоните в банк по официальному номеру и уточняйте информацию. Полезно также подключить услугу СМС-оповещения, которая позволит получать уведомления о совершенных операциях и мгновенно узнавать о неправомерных действиях, а значит, и своевременно реагировать на угрозу.</w:t>
      </w:r>
      <w:r w:rsidR="00F95F7A" w:rsidRPr="00580CD9">
        <w:rPr>
          <w:rFonts w:cs="Times New Roman"/>
          <w:sz w:val="28"/>
          <w:szCs w:val="28"/>
        </w:rPr>
        <w:br/>
      </w:r>
    </w:p>
    <w:p w14:paraId="747A6D62" w14:textId="77777777" w:rsidR="003B563C" w:rsidRDefault="003B563C" w:rsidP="003B563C">
      <w:pPr>
        <w:ind w:firstLine="0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FC796B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Как защититься от </w:t>
      </w:r>
      <w:proofErr w:type="spellStart"/>
      <w:r w:rsidRPr="00FC796B">
        <w:rPr>
          <w:rFonts w:cs="Times New Roman"/>
          <w:b/>
          <w:color w:val="000000"/>
          <w:sz w:val="28"/>
          <w:szCs w:val="28"/>
          <w:shd w:val="clear" w:color="auto" w:fill="FFFFFF"/>
        </w:rPr>
        <w:t>Вишинга</w:t>
      </w:r>
      <w:proofErr w:type="spellEnd"/>
      <w:r w:rsidRPr="00FC796B">
        <w:rPr>
          <w:rFonts w:cs="Times New Roman"/>
          <w:b/>
          <w:color w:val="000000"/>
          <w:sz w:val="28"/>
          <w:szCs w:val="28"/>
          <w:shd w:val="clear" w:color="auto" w:fill="FFFFFF"/>
        </w:rPr>
        <w:t>!!!</w:t>
      </w:r>
    </w:p>
    <w:p w14:paraId="17C3498E" w14:textId="77777777" w:rsidR="003B563C" w:rsidRPr="00FC796B" w:rsidRDefault="003B563C" w:rsidP="003B563C">
      <w:pPr>
        <w:ind w:firstLine="708"/>
        <w:jc w:val="center"/>
        <w:rPr>
          <w:rFonts w:cs="Times New Roman"/>
          <w:b/>
          <w:color w:val="000000"/>
          <w:sz w:val="28"/>
          <w:szCs w:val="28"/>
          <w:shd w:val="clear" w:color="auto" w:fill="FFFFFF"/>
        </w:rPr>
      </w:pPr>
    </w:p>
    <w:p w14:paraId="515DCF65" w14:textId="1C89A222" w:rsidR="003B563C" w:rsidRPr="00B66CE2" w:rsidRDefault="003B563C" w:rsidP="00B66CE2">
      <w:pPr>
        <w:jc w:val="left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 xml:space="preserve">В последние месяцы участились звонки мошенников в </w:t>
      </w:r>
      <w:proofErr w:type="spellStart"/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>Viber</w:t>
      </w:r>
      <w:proofErr w:type="spellEnd"/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 xml:space="preserve">. Чаще всего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>злоумышленники звонят с поддельных аккаунтов банка и представляются их сотрудниками, после чего под разными предлогами пытаются выведать данные карточки или данные для входа в интернет-банк.</w:t>
      </w:r>
      <w:r w:rsidRPr="00FC796B">
        <w:rPr>
          <w:rFonts w:cs="Times New Roman"/>
          <w:color w:val="000000"/>
          <w:sz w:val="28"/>
          <w:szCs w:val="28"/>
        </w:rPr>
        <w:br/>
      </w:r>
      <w:r w:rsidRPr="00FC796B">
        <w:rPr>
          <w:rFonts w:cs="Times New Roman"/>
          <w:color w:val="000000"/>
          <w:sz w:val="28"/>
          <w:szCs w:val="28"/>
        </w:rPr>
        <w:br/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>Чтобы раз и навсегда избавить себя от таких звонков, нужно:</w:t>
      </w:r>
      <w:r w:rsidRPr="00FC796B">
        <w:rPr>
          <w:rFonts w:cs="Times New Roman"/>
          <w:color w:val="000000"/>
          <w:sz w:val="28"/>
          <w:szCs w:val="28"/>
        </w:rPr>
        <w:br/>
      </w:r>
      <w:r>
        <w:rPr>
          <w:rFonts w:cs="Times New Roman"/>
          <w:color w:val="000000"/>
          <w:sz w:val="28"/>
          <w:szCs w:val="28"/>
          <w:shd w:val="clear" w:color="auto" w:fill="FFFFFF"/>
        </w:rPr>
        <w:t>1.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>Откройте раздел "Ещё"</w:t>
      </w:r>
      <w:r w:rsidRPr="00FC796B">
        <w:rPr>
          <w:rFonts w:cs="Times New Roman"/>
          <w:color w:val="000000"/>
          <w:sz w:val="28"/>
          <w:szCs w:val="28"/>
        </w:rPr>
        <w:br/>
      </w:r>
      <w:r>
        <w:rPr>
          <w:rFonts w:cs="Times New Roman"/>
          <w:color w:val="000000"/>
          <w:sz w:val="28"/>
          <w:szCs w:val="28"/>
          <w:shd w:val="clear" w:color="auto" w:fill="FFFFFF"/>
        </w:rPr>
        <w:t>2.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>Перейдите в "Настройки"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br/>
        <w:t>3. Выберите "Вызовы и сообщения"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br/>
        <w:t>4. Активируйте функцию "Защита от лишних звонков"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ab/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>Обязательно активизируйте данную функцию у себя, а также помогите своим родителям и другим родственникам.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br/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ab/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t>Милиция просит быть внимательными в случае телефонных звонков от имени представителя банка. Ни при каких обстоятельствах не сообщать (по телефону, электронной почте, посредством мессенджеров и т.д.) реквизиты банковской платежной карточки, пароли и к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оды доступа, паспортные данные.</w:t>
      </w:r>
      <w:r w:rsidRPr="00FC796B">
        <w:rPr>
          <w:rFonts w:cs="Times New Roman"/>
          <w:color w:val="000000"/>
          <w:sz w:val="28"/>
          <w:szCs w:val="28"/>
          <w:shd w:val="clear" w:color="auto" w:fill="FFFFFF"/>
        </w:rPr>
        <w:br/>
      </w:r>
      <w:r w:rsidRPr="00FC796B">
        <w:rPr>
          <w:rFonts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 Настоящие работники банка никогда не потребуют подобную информацию.</w:t>
      </w:r>
    </w:p>
    <w:sectPr w:rsidR="003B563C" w:rsidRPr="00B66CE2" w:rsidSect="00B66CE2">
      <w:headerReference w:type="default" r:id="rId8"/>
      <w:pgSz w:w="11906" w:h="16838"/>
      <w:pgMar w:top="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63E7A" w14:textId="77777777" w:rsidR="005C5488" w:rsidRDefault="005C5488" w:rsidP="00B61D12">
      <w:r>
        <w:separator/>
      </w:r>
    </w:p>
  </w:endnote>
  <w:endnote w:type="continuationSeparator" w:id="0">
    <w:p w14:paraId="4CE8A760" w14:textId="77777777" w:rsidR="005C5488" w:rsidRDefault="005C5488" w:rsidP="00B6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26926" w14:textId="77777777" w:rsidR="005C5488" w:rsidRDefault="005C5488" w:rsidP="00B61D12">
      <w:r>
        <w:separator/>
      </w:r>
    </w:p>
  </w:footnote>
  <w:footnote w:type="continuationSeparator" w:id="0">
    <w:p w14:paraId="64517559" w14:textId="77777777" w:rsidR="005C5488" w:rsidRDefault="005C5488" w:rsidP="00B61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5C94E" w14:textId="0A715BB7" w:rsidR="00197F6B" w:rsidRDefault="00197F6B">
    <w:pPr>
      <w:pStyle w:val="a6"/>
      <w:jc w:val="center"/>
    </w:pPr>
  </w:p>
  <w:p w14:paraId="7A287E03" w14:textId="77777777" w:rsidR="00197F6B" w:rsidRDefault="00197F6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811A8"/>
    <w:multiLevelType w:val="hybridMultilevel"/>
    <w:tmpl w:val="20AA9F12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 w15:restartNumberingAfterBreak="0">
    <w:nsid w:val="455B0238"/>
    <w:multiLevelType w:val="hybridMultilevel"/>
    <w:tmpl w:val="67F6DCF8"/>
    <w:lvl w:ilvl="0" w:tplc="87C8AE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8145DF"/>
    <w:multiLevelType w:val="hybridMultilevel"/>
    <w:tmpl w:val="1E90DC3C"/>
    <w:lvl w:ilvl="0" w:tplc="0DDCEB80">
      <w:start w:val="1"/>
      <w:numFmt w:val="decimal"/>
      <w:lvlText w:val="%1."/>
      <w:lvlJc w:val="left"/>
      <w:pPr>
        <w:ind w:left="2058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D0971ED"/>
    <w:multiLevelType w:val="hybridMultilevel"/>
    <w:tmpl w:val="C8063ED0"/>
    <w:lvl w:ilvl="0" w:tplc="B464F014">
      <w:start w:val="1"/>
      <w:numFmt w:val="decimal"/>
      <w:lvlText w:val="%1."/>
      <w:lvlJc w:val="left"/>
      <w:pPr>
        <w:ind w:left="1774" w:hanging="106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D3A"/>
    <w:rsid w:val="00000674"/>
    <w:rsid w:val="00001210"/>
    <w:rsid w:val="00001963"/>
    <w:rsid w:val="000019F2"/>
    <w:rsid w:val="00001A7F"/>
    <w:rsid w:val="00002ED5"/>
    <w:rsid w:val="000031BC"/>
    <w:rsid w:val="000035AB"/>
    <w:rsid w:val="0000364C"/>
    <w:rsid w:val="0000384F"/>
    <w:rsid w:val="0000387E"/>
    <w:rsid w:val="00003C0B"/>
    <w:rsid w:val="0000417A"/>
    <w:rsid w:val="000045C1"/>
    <w:rsid w:val="000048F0"/>
    <w:rsid w:val="00004932"/>
    <w:rsid w:val="00004BC2"/>
    <w:rsid w:val="00004CF6"/>
    <w:rsid w:val="00005460"/>
    <w:rsid w:val="00006D0F"/>
    <w:rsid w:val="0000773A"/>
    <w:rsid w:val="00007F38"/>
    <w:rsid w:val="00010615"/>
    <w:rsid w:val="0001062B"/>
    <w:rsid w:val="000121A9"/>
    <w:rsid w:val="00012483"/>
    <w:rsid w:val="00013FA1"/>
    <w:rsid w:val="000143AF"/>
    <w:rsid w:val="00014825"/>
    <w:rsid w:val="00014E09"/>
    <w:rsid w:val="00014EAC"/>
    <w:rsid w:val="00014F45"/>
    <w:rsid w:val="000155F0"/>
    <w:rsid w:val="00015976"/>
    <w:rsid w:val="000172B3"/>
    <w:rsid w:val="00017C21"/>
    <w:rsid w:val="00017D75"/>
    <w:rsid w:val="00021D0E"/>
    <w:rsid w:val="000222A7"/>
    <w:rsid w:val="000223CE"/>
    <w:rsid w:val="00022565"/>
    <w:rsid w:val="00022DE2"/>
    <w:rsid w:val="000233AE"/>
    <w:rsid w:val="00023662"/>
    <w:rsid w:val="000242B2"/>
    <w:rsid w:val="000245E2"/>
    <w:rsid w:val="00025711"/>
    <w:rsid w:val="00025BC6"/>
    <w:rsid w:val="00026381"/>
    <w:rsid w:val="0002702D"/>
    <w:rsid w:val="0003022F"/>
    <w:rsid w:val="000306B6"/>
    <w:rsid w:val="00030999"/>
    <w:rsid w:val="00032779"/>
    <w:rsid w:val="000329D5"/>
    <w:rsid w:val="00033DC3"/>
    <w:rsid w:val="00033F7F"/>
    <w:rsid w:val="00034050"/>
    <w:rsid w:val="0003453E"/>
    <w:rsid w:val="000345DE"/>
    <w:rsid w:val="000354D7"/>
    <w:rsid w:val="00036B5D"/>
    <w:rsid w:val="0004068D"/>
    <w:rsid w:val="000408EB"/>
    <w:rsid w:val="000414AB"/>
    <w:rsid w:val="00041544"/>
    <w:rsid w:val="00042A7C"/>
    <w:rsid w:val="00042AED"/>
    <w:rsid w:val="00042B30"/>
    <w:rsid w:val="00043492"/>
    <w:rsid w:val="00043563"/>
    <w:rsid w:val="00043C67"/>
    <w:rsid w:val="0004460F"/>
    <w:rsid w:val="00044739"/>
    <w:rsid w:val="00044A95"/>
    <w:rsid w:val="00045176"/>
    <w:rsid w:val="0004538B"/>
    <w:rsid w:val="000453B3"/>
    <w:rsid w:val="00045977"/>
    <w:rsid w:val="00046161"/>
    <w:rsid w:val="00046AA8"/>
    <w:rsid w:val="00046C1F"/>
    <w:rsid w:val="000475D2"/>
    <w:rsid w:val="000479DB"/>
    <w:rsid w:val="00047E3F"/>
    <w:rsid w:val="000505B5"/>
    <w:rsid w:val="00050A52"/>
    <w:rsid w:val="00050E6F"/>
    <w:rsid w:val="00050FD1"/>
    <w:rsid w:val="0005153C"/>
    <w:rsid w:val="00051993"/>
    <w:rsid w:val="0005252A"/>
    <w:rsid w:val="0005295C"/>
    <w:rsid w:val="00052C78"/>
    <w:rsid w:val="000537A7"/>
    <w:rsid w:val="00053B79"/>
    <w:rsid w:val="00054685"/>
    <w:rsid w:val="000554AD"/>
    <w:rsid w:val="00055934"/>
    <w:rsid w:val="000561EE"/>
    <w:rsid w:val="00056A02"/>
    <w:rsid w:val="00056DA3"/>
    <w:rsid w:val="0005734E"/>
    <w:rsid w:val="0005741D"/>
    <w:rsid w:val="00057937"/>
    <w:rsid w:val="000600E8"/>
    <w:rsid w:val="00060B62"/>
    <w:rsid w:val="00060C31"/>
    <w:rsid w:val="00060F74"/>
    <w:rsid w:val="00061DC5"/>
    <w:rsid w:val="000628FF"/>
    <w:rsid w:val="00062B35"/>
    <w:rsid w:val="00063BCA"/>
    <w:rsid w:val="00064ACC"/>
    <w:rsid w:val="00067D9D"/>
    <w:rsid w:val="0007026D"/>
    <w:rsid w:val="000717A3"/>
    <w:rsid w:val="0007192F"/>
    <w:rsid w:val="00072A68"/>
    <w:rsid w:val="00072B8D"/>
    <w:rsid w:val="000730C4"/>
    <w:rsid w:val="00073183"/>
    <w:rsid w:val="000736CC"/>
    <w:rsid w:val="00074198"/>
    <w:rsid w:val="000741B9"/>
    <w:rsid w:val="00074E62"/>
    <w:rsid w:val="000771BB"/>
    <w:rsid w:val="00077D19"/>
    <w:rsid w:val="000805FF"/>
    <w:rsid w:val="0008080A"/>
    <w:rsid w:val="00080F6E"/>
    <w:rsid w:val="000815B3"/>
    <w:rsid w:val="00081AF3"/>
    <w:rsid w:val="00081F11"/>
    <w:rsid w:val="00082C70"/>
    <w:rsid w:val="000836AA"/>
    <w:rsid w:val="00083965"/>
    <w:rsid w:val="00083B86"/>
    <w:rsid w:val="00084CE3"/>
    <w:rsid w:val="00085EC8"/>
    <w:rsid w:val="00086A38"/>
    <w:rsid w:val="00086FB0"/>
    <w:rsid w:val="00087443"/>
    <w:rsid w:val="00087D90"/>
    <w:rsid w:val="00090060"/>
    <w:rsid w:val="000902F3"/>
    <w:rsid w:val="000910E9"/>
    <w:rsid w:val="00091E4A"/>
    <w:rsid w:val="000925E4"/>
    <w:rsid w:val="000927A4"/>
    <w:rsid w:val="00092B44"/>
    <w:rsid w:val="00092EC8"/>
    <w:rsid w:val="00093049"/>
    <w:rsid w:val="000939AC"/>
    <w:rsid w:val="00094CF9"/>
    <w:rsid w:val="00095429"/>
    <w:rsid w:val="00095EB0"/>
    <w:rsid w:val="000963DE"/>
    <w:rsid w:val="00096E65"/>
    <w:rsid w:val="00097047"/>
    <w:rsid w:val="00097FE0"/>
    <w:rsid w:val="000A0B43"/>
    <w:rsid w:val="000A0B92"/>
    <w:rsid w:val="000A1289"/>
    <w:rsid w:val="000A26AB"/>
    <w:rsid w:val="000A2EE6"/>
    <w:rsid w:val="000A408B"/>
    <w:rsid w:val="000A4D34"/>
    <w:rsid w:val="000A5107"/>
    <w:rsid w:val="000A5108"/>
    <w:rsid w:val="000A5801"/>
    <w:rsid w:val="000A58E7"/>
    <w:rsid w:val="000A5CD1"/>
    <w:rsid w:val="000A6388"/>
    <w:rsid w:val="000A6479"/>
    <w:rsid w:val="000A6EE4"/>
    <w:rsid w:val="000A761C"/>
    <w:rsid w:val="000A7727"/>
    <w:rsid w:val="000B07E0"/>
    <w:rsid w:val="000B0898"/>
    <w:rsid w:val="000B114B"/>
    <w:rsid w:val="000B17E9"/>
    <w:rsid w:val="000B18C9"/>
    <w:rsid w:val="000B1B01"/>
    <w:rsid w:val="000B1C31"/>
    <w:rsid w:val="000B23DC"/>
    <w:rsid w:val="000B258D"/>
    <w:rsid w:val="000B2BA6"/>
    <w:rsid w:val="000B341B"/>
    <w:rsid w:val="000B3468"/>
    <w:rsid w:val="000B49DE"/>
    <w:rsid w:val="000B4C27"/>
    <w:rsid w:val="000B64BB"/>
    <w:rsid w:val="000B7BA7"/>
    <w:rsid w:val="000B7BF3"/>
    <w:rsid w:val="000B7C8D"/>
    <w:rsid w:val="000C0E75"/>
    <w:rsid w:val="000C161E"/>
    <w:rsid w:val="000C1F64"/>
    <w:rsid w:val="000C26C8"/>
    <w:rsid w:val="000C3B06"/>
    <w:rsid w:val="000C4135"/>
    <w:rsid w:val="000C4846"/>
    <w:rsid w:val="000C4C4C"/>
    <w:rsid w:val="000C4F2F"/>
    <w:rsid w:val="000C5046"/>
    <w:rsid w:val="000C5245"/>
    <w:rsid w:val="000C5686"/>
    <w:rsid w:val="000C61C6"/>
    <w:rsid w:val="000C6964"/>
    <w:rsid w:val="000D04C5"/>
    <w:rsid w:val="000D0DF5"/>
    <w:rsid w:val="000D0DFA"/>
    <w:rsid w:val="000D0EE2"/>
    <w:rsid w:val="000D1687"/>
    <w:rsid w:val="000D19C2"/>
    <w:rsid w:val="000D1BB0"/>
    <w:rsid w:val="000D35F7"/>
    <w:rsid w:val="000D3EF9"/>
    <w:rsid w:val="000D45CE"/>
    <w:rsid w:val="000D6DD9"/>
    <w:rsid w:val="000E0A04"/>
    <w:rsid w:val="000E1259"/>
    <w:rsid w:val="000E375F"/>
    <w:rsid w:val="000E4E89"/>
    <w:rsid w:val="000E5433"/>
    <w:rsid w:val="000E5BE5"/>
    <w:rsid w:val="000E6E11"/>
    <w:rsid w:val="000E76DC"/>
    <w:rsid w:val="000E76F7"/>
    <w:rsid w:val="000F0D60"/>
    <w:rsid w:val="000F167A"/>
    <w:rsid w:val="000F1B4A"/>
    <w:rsid w:val="000F1E33"/>
    <w:rsid w:val="000F2597"/>
    <w:rsid w:val="000F3379"/>
    <w:rsid w:val="000F4051"/>
    <w:rsid w:val="000F41E3"/>
    <w:rsid w:val="000F5DA8"/>
    <w:rsid w:val="000F68EB"/>
    <w:rsid w:val="000F72EE"/>
    <w:rsid w:val="000F75EB"/>
    <w:rsid w:val="000F771E"/>
    <w:rsid w:val="000F77CA"/>
    <w:rsid w:val="000F7DD9"/>
    <w:rsid w:val="001015C0"/>
    <w:rsid w:val="001018ED"/>
    <w:rsid w:val="00102E3E"/>
    <w:rsid w:val="00103260"/>
    <w:rsid w:val="0010387A"/>
    <w:rsid w:val="001038E5"/>
    <w:rsid w:val="001046D3"/>
    <w:rsid w:val="001051B3"/>
    <w:rsid w:val="00106B8E"/>
    <w:rsid w:val="00110996"/>
    <w:rsid w:val="0011170E"/>
    <w:rsid w:val="00111A3D"/>
    <w:rsid w:val="00111BC0"/>
    <w:rsid w:val="00111F2E"/>
    <w:rsid w:val="001123DA"/>
    <w:rsid w:val="00112BEF"/>
    <w:rsid w:val="001148FC"/>
    <w:rsid w:val="00114B67"/>
    <w:rsid w:val="00114C09"/>
    <w:rsid w:val="00114CEC"/>
    <w:rsid w:val="0011526B"/>
    <w:rsid w:val="001159B0"/>
    <w:rsid w:val="00120AB1"/>
    <w:rsid w:val="00120F66"/>
    <w:rsid w:val="00120FF6"/>
    <w:rsid w:val="001224C3"/>
    <w:rsid w:val="00123410"/>
    <w:rsid w:val="00123CFD"/>
    <w:rsid w:val="00123D69"/>
    <w:rsid w:val="0012429D"/>
    <w:rsid w:val="00124694"/>
    <w:rsid w:val="00125F55"/>
    <w:rsid w:val="00126658"/>
    <w:rsid w:val="00126E9E"/>
    <w:rsid w:val="001272FD"/>
    <w:rsid w:val="00127B49"/>
    <w:rsid w:val="001319E3"/>
    <w:rsid w:val="00131C51"/>
    <w:rsid w:val="001324F3"/>
    <w:rsid w:val="00132647"/>
    <w:rsid w:val="00132BE6"/>
    <w:rsid w:val="001332B3"/>
    <w:rsid w:val="001343A9"/>
    <w:rsid w:val="00134965"/>
    <w:rsid w:val="001354DB"/>
    <w:rsid w:val="00135703"/>
    <w:rsid w:val="00135731"/>
    <w:rsid w:val="00135E78"/>
    <w:rsid w:val="00136D5C"/>
    <w:rsid w:val="00137BC8"/>
    <w:rsid w:val="0014018C"/>
    <w:rsid w:val="0014028F"/>
    <w:rsid w:val="00140595"/>
    <w:rsid w:val="00140E6E"/>
    <w:rsid w:val="00143FB9"/>
    <w:rsid w:val="00145C24"/>
    <w:rsid w:val="001462CF"/>
    <w:rsid w:val="001463F4"/>
    <w:rsid w:val="00146DFF"/>
    <w:rsid w:val="00146EFA"/>
    <w:rsid w:val="00147471"/>
    <w:rsid w:val="00150658"/>
    <w:rsid w:val="001506A5"/>
    <w:rsid w:val="00151C25"/>
    <w:rsid w:val="001526AB"/>
    <w:rsid w:val="0015299F"/>
    <w:rsid w:val="00152AD8"/>
    <w:rsid w:val="001530C2"/>
    <w:rsid w:val="0015328C"/>
    <w:rsid w:val="00153E9A"/>
    <w:rsid w:val="00154266"/>
    <w:rsid w:val="00154C82"/>
    <w:rsid w:val="001550D1"/>
    <w:rsid w:val="00155C3F"/>
    <w:rsid w:val="00156323"/>
    <w:rsid w:val="001567D9"/>
    <w:rsid w:val="00156C3F"/>
    <w:rsid w:val="00157E5D"/>
    <w:rsid w:val="00160332"/>
    <w:rsid w:val="001603FE"/>
    <w:rsid w:val="00161FA2"/>
    <w:rsid w:val="00163869"/>
    <w:rsid w:val="00164621"/>
    <w:rsid w:val="00164D19"/>
    <w:rsid w:val="00166179"/>
    <w:rsid w:val="00166606"/>
    <w:rsid w:val="00167598"/>
    <w:rsid w:val="00167682"/>
    <w:rsid w:val="0016794B"/>
    <w:rsid w:val="001679F4"/>
    <w:rsid w:val="00167B6D"/>
    <w:rsid w:val="00171122"/>
    <w:rsid w:val="00171302"/>
    <w:rsid w:val="00171339"/>
    <w:rsid w:val="0017193E"/>
    <w:rsid w:val="00172569"/>
    <w:rsid w:val="0017272E"/>
    <w:rsid w:val="00172FD3"/>
    <w:rsid w:val="00174632"/>
    <w:rsid w:val="00174824"/>
    <w:rsid w:val="00174BE1"/>
    <w:rsid w:val="00174EB0"/>
    <w:rsid w:val="00175B84"/>
    <w:rsid w:val="00176148"/>
    <w:rsid w:val="001768A7"/>
    <w:rsid w:val="001771C4"/>
    <w:rsid w:val="00180486"/>
    <w:rsid w:val="00180776"/>
    <w:rsid w:val="00180963"/>
    <w:rsid w:val="00180B01"/>
    <w:rsid w:val="00181646"/>
    <w:rsid w:val="00181B5B"/>
    <w:rsid w:val="0018213B"/>
    <w:rsid w:val="00183C31"/>
    <w:rsid w:val="00185366"/>
    <w:rsid w:val="00185801"/>
    <w:rsid w:val="001865DC"/>
    <w:rsid w:val="001873C9"/>
    <w:rsid w:val="00191094"/>
    <w:rsid w:val="00191D31"/>
    <w:rsid w:val="001926EC"/>
    <w:rsid w:val="001928E9"/>
    <w:rsid w:val="00193123"/>
    <w:rsid w:val="0019340F"/>
    <w:rsid w:val="001937C9"/>
    <w:rsid w:val="00193FE6"/>
    <w:rsid w:val="0019608E"/>
    <w:rsid w:val="00197299"/>
    <w:rsid w:val="001972ED"/>
    <w:rsid w:val="00197F21"/>
    <w:rsid w:val="00197F6B"/>
    <w:rsid w:val="001A0AD9"/>
    <w:rsid w:val="001A0B6F"/>
    <w:rsid w:val="001A0C92"/>
    <w:rsid w:val="001A1D2D"/>
    <w:rsid w:val="001A236F"/>
    <w:rsid w:val="001A3273"/>
    <w:rsid w:val="001A4E34"/>
    <w:rsid w:val="001A516D"/>
    <w:rsid w:val="001A5375"/>
    <w:rsid w:val="001A5BF3"/>
    <w:rsid w:val="001A6D8C"/>
    <w:rsid w:val="001B0BE9"/>
    <w:rsid w:val="001B157D"/>
    <w:rsid w:val="001B29D2"/>
    <w:rsid w:val="001B2C11"/>
    <w:rsid w:val="001B3A10"/>
    <w:rsid w:val="001B3CC6"/>
    <w:rsid w:val="001B4B2D"/>
    <w:rsid w:val="001B5379"/>
    <w:rsid w:val="001B6A76"/>
    <w:rsid w:val="001B73B7"/>
    <w:rsid w:val="001C02D1"/>
    <w:rsid w:val="001C05B8"/>
    <w:rsid w:val="001C114B"/>
    <w:rsid w:val="001C195D"/>
    <w:rsid w:val="001C37BF"/>
    <w:rsid w:val="001C3881"/>
    <w:rsid w:val="001C4443"/>
    <w:rsid w:val="001C519B"/>
    <w:rsid w:val="001C56A1"/>
    <w:rsid w:val="001C5842"/>
    <w:rsid w:val="001C6485"/>
    <w:rsid w:val="001C6B23"/>
    <w:rsid w:val="001C6F63"/>
    <w:rsid w:val="001C7C86"/>
    <w:rsid w:val="001D00A6"/>
    <w:rsid w:val="001D23A9"/>
    <w:rsid w:val="001D270A"/>
    <w:rsid w:val="001D3697"/>
    <w:rsid w:val="001D3C40"/>
    <w:rsid w:val="001D4C40"/>
    <w:rsid w:val="001D6EFE"/>
    <w:rsid w:val="001E0441"/>
    <w:rsid w:val="001E1568"/>
    <w:rsid w:val="001E198E"/>
    <w:rsid w:val="001E20F1"/>
    <w:rsid w:val="001E2588"/>
    <w:rsid w:val="001E3A03"/>
    <w:rsid w:val="001E3DC6"/>
    <w:rsid w:val="001E3F9B"/>
    <w:rsid w:val="001E59C1"/>
    <w:rsid w:val="001E6313"/>
    <w:rsid w:val="001E6806"/>
    <w:rsid w:val="001E73C3"/>
    <w:rsid w:val="001E77DC"/>
    <w:rsid w:val="001F0AE0"/>
    <w:rsid w:val="001F155C"/>
    <w:rsid w:val="001F165A"/>
    <w:rsid w:val="001F1C97"/>
    <w:rsid w:val="001F2015"/>
    <w:rsid w:val="001F36F8"/>
    <w:rsid w:val="001F3802"/>
    <w:rsid w:val="001F3FF0"/>
    <w:rsid w:val="001F4234"/>
    <w:rsid w:val="001F4427"/>
    <w:rsid w:val="001F4EAF"/>
    <w:rsid w:val="001F69E7"/>
    <w:rsid w:val="001F6A51"/>
    <w:rsid w:val="001F705E"/>
    <w:rsid w:val="001F75E9"/>
    <w:rsid w:val="00200119"/>
    <w:rsid w:val="002004E8"/>
    <w:rsid w:val="0020159F"/>
    <w:rsid w:val="00202175"/>
    <w:rsid w:val="002032FB"/>
    <w:rsid w:val="00203647"/>
    <w:rsid w:val="00203B19"/>
    <w:rsid w:val="00203ED4"/>
    <w:rsid w:val="00204AC5"/>
    <w:rsid w:val="00204E8B"/>
    <w:rsid w:val="00205BBB"/>
    <w:rsid w:val="002061F7"/>
    <w:rsid w:val="0021022C"/>
    <w:rsid w:val="00210374"/>
    <w:rsid w:val="0021081A"/>
    <w:rsid w:val="00211B00"/>
    <w:rsid w:val="00213E19"/>
    <w:rsid w:val="00213E7E"/>
    <w:rsid w:val="002145A4"/>
    <w:rsid w:val="00215056"/>
    <w:rsid w:val="0021612C"/>
    <w:rsid w:val="002163F2"/>
    <w:rsid w:val="002167F7"/>
    <w:rsid w:val="00216C26"/>
    <w:rsid w:val="00217E7C"/>
    <w:rsid w:val="00220012"/>
    <w:rsid w:val="00220093"/>
    <w:rsid w:val="00221C73"/>
    <w:rsid w:val="00221F56"/>
    <w:rsid w:val="00222480"/>
    <w:rsid w:val="00222848"/>
    <w:rsid w:val="00222BAB"/>
    <w:rsid w:val="00222CB1"/>
    <w:rsid w:val="0022353F"/>
    <w:rsid w:val="00225428"/>
    <w:rsid w:val="0022598B"/>
    <w:rsid w:val="002259EB"/>
    <w:rsid w:val="0022642E"/>
    <w:rsid w:val="00226928"/>
    <w:rsid w:val="00226BC6"/>
    <w:rsid w:val="00227CE4"/>
    <w:rsid w:val="00231273"/>
    <w:rsid w:val="0023142C"/>
    <w:rsid w:val="00231B42"/>
    <w:rsid w:val="002325F5"/>
    <w:rsid w:val="00232B09"/>
    <w:rsid w:val="00232D0F"/>
    <w:rsid w:val="00232F52"/>
    <w:rsid w:val="00232FD8"/>
    <w:rsid w:val="00233B46"/>
    <w:rsid w:val="00234013"/>
    <w:rsid w:val="002351DF"/>
    <w:rsid w:val="00235C7C"/>
    <w:rsid w:val="00235F30"/>
    <w:rsid w:val="00237311"/>
    <w:rsid w:val="002376DA"/>
    <w:rsid w:val="002378F2"/>
    <w:rsid w:val="00237D8F"/>
    <w:rsid w:val="00237E91"/>
    <w:rsid w:val="002405C9"/>
    <w:rsid w:val="00240A2F"/>
    <w:rsid w:val="0024112C"/>
    <w:rsid w:val="00241885"/>
    <w:rsid w:val="00241C94"/>
    <w:rsid w:val="00242140"/>
    <w:rsid w:val="00242C59"/>
    <w:rsid w:val="00242F9C"/>
    <w:rsid w:val="0024370E"/>
    <w:rsid w:val="002447E7"/>
    <w:rsid w:val="00246319"/>
    <w:rsid w:val="00247941"/>
    <w:rsid w:val="00250C4F"/>
    <w:rsid w:val="0025102A"/>
    <w:rsid w:val="002518AC"/>
    <w:rsid w:val="00251B29"/>
    <w:rsid w:val="002525D7"/>
    <w:rsid w:val="00254163"/>
    <w:rsid w:val="002541DF"/>
    <w:rsid w:val="00254208"/>
    <w:rsid w:val="00254A2C"/>
    <w:rsid w:val="0025578C"/>
    <w:rsid w:val="00256131"/>
    <w:rsid w:val="00256FC7"/>
    <w:rsid w:val="00257517"/>
    <w:rsid w:val="00260043"/>
    <w:rsid w:val="0026142D"/>
    <w:rsid w:val="00261695"/>
    <w:rsid w:val="002617AF"/>
    <w:rsid w:val="00262DEB"/>
    <w:rsid w:val="00263289"/>
    <w:rsid w:val="00264EDE"/>
    <w:rsid w:val="00265990"/>
    <w:rsid w:val="00265BAD"/>
    <w:rsid w:val="00266D2E"/>
    <w:rsid w:val="00267E1F"/>
    <w:rsid w:val="002700A2"/>
    <w:rsid w:val="0027047D"/>
    <w:rsid w:val="00271889"/>
    <w:rsid w:val="00271EA0"/>
    <w:rsid w:val="002720F2"/>
    <w:rsid w:val="002729F7"/>
    <w:rsid w:val="00273E47"/>
    <w:rsid w:val="002743B3"/>
    <w:rsid w:val="00276225"/>
    <w:rsid w:val="00276BA0"/>
    <w:rsid w:val="00277060"/>
    <w:rsid w:val="00277917"/>
    <w:rsid w:val="00277F09"/>
    <w:rsid w:val="00280761"/>
    <w:rsid w:val="00281E9E"/>
    <w:rsid w:val="00281EDC"/>
    <w:rsid w:val="002829A7"/>
    <w:rsid w:val="00283AC2"/>
    <w:rsid w:val="0028432C"/>
    <w:rsid w:val="00284671"/>
    <w:rsid w:val="002852C5"/>
    <w:rsid w:val="00286DF8"/>
    <w:rsid w:val="002873D8"/>
    <w:rsid w:val="00290C32"/>
    <w:rsid w:val="00291425"/>
    <w:rsid w:val="002916F2"/>
    <w:rsid w:val="00291A90"/>
    <w:rsid w:val="00291F88"/>
    <w:rsid w:val="00292DDA"/>
    <w:rsid w:val="00294CF1"/>
    <w:rsid w:val="00295C40"/>
    <w:rsid w:val="00295DC9"/>
    <w:rsid w:val="0029623C"/>
    <w:rsid w:val="002967D8"/>
    <w:rsid w:val="0029709B"/>
    <w:rsid w:val="00297559"/>
    <w:rsid w:val="00297AD3"/>
    <w:rsid w:val="002A04B6"/>
    <w:rsid w:val="002A0837"/>
    <w:rsid w:val="002A1013"/>
    <w:rsid w:val="002A2968"/>
    <w:rsid w:val="002A2B15"/>
    <w:rsid w:val="002A2D75"/>
    <w:rsid w:val="002A2F5C"/>
    <w:rsid w:val="002A378E"/>
    <w:rsid w:val="002A3C60"/>
    <w:rsid w:val="002A4454"/>
    <w:rsid w:val="002A45BC"/>
    <w:rsid w:val="002A4748"/>
    <w:rsid w:val="002A6946"/>
    <w:rsid w:val="002A69CC"/>
    <w:rsid w:val="002A6F0B"/>
    <w:rsid w:val="002A7831"/>
    <w:rsid w:val="002B010C"/>
    <w:rsid w:val="002B04AE"/>
    <w:rsid w:val="002B0699"/>
    <w:rsid w:val="002B0887"/>
    <w:rsid w:val="002B0BFC"/>
    <w:rsid w:val="002B166B"/>
    <w:rsid w:val="002B1A3E"/>
    <w:rsid w:val="002B1BC5"/>
    <w:rsid w:val="002B26A8"/>
    <w:rsid w:val="002B3D9F"/>
    <w:rsid w:val="002B4899"/>
    <w:rsid w:val="002B527A"/>
    <w:rsid w:val="002B5F42"/>
    <w:rsid w:val="002B61E8"/>
    <w:rsid w:val="002B6AB8"/>
    <w:rsid w:val="002B6AC5"/>
    <w:rsid w:val="002B713B"/>
    <w:rsid w:val="002B732A"/>
    <w:rsid w:val="002B7695"/>
    <w:rsid w:val="002B7E64"/>
    <w:rsid w:val="002C0043"/>
    <w:rsid w:val="002C133D"/>
    <w:rsid w:val="002C150A"/>
    <w:rsid w:val="002C2182"/>
    <w:rsid w:val="002C21FA"/>
    <w:rsid w:val="002C2B26"/>
    <w:rsid w:val="002C2E60"/>
    <w:rsid w:val="002C3328"/>
    <w:rsid w:val="002C43B9"/>
    <w:rsid w:val="002C46DB"/>
    <w:rsid w:val="002C5B4A"/>
    <w:rsid w:val="002C5D16"/>
    <w:rsid w:val="002C5EB6"/>
    <w:rsid w:val="002C669A"/>
    <w:rsid w:val="002C7686"/>
    <w:rsid w:val="002C7DF4"/>
    <w:rsid w:val="002D02EF"/>
    <w:rsid w:val="002D07E7"/>
    <w:rsid w:val="002D08E5"/>
    <w:rsid w:val="002D1C17"/>
    <w:rsid w:val="002D23C2"/>
    <w:rsid w:val="002D2879"/>
    <w:rsid w:val="002D2FF6"/>
    <w:rsid w:val="002D36B9"/>
    <w:rsid w:val="002D3B69"/>
    <w:rsid w:val="002D3BC3"/>
    <w:rsid w:val="002D4599"/>
    <w:rsid w:val="002D48F3"/>
    <w:rsid w:val="002D4D66"/>
    <w:rsid w:val="002D52D4"/>
    <w:rsid w:val="002D5E61"/>
    <w:rsid w:val="002D60BA"/>
    <w:rsid w:val="002D64C4"/>
    <w:rsid w:val="002D6B1F"/>
    <w:rsid w:val="002D7CCE"/>
    <w:rsid w:val="002E02F7"/>
    <w:rsid w:val="002E08E2"/>
    <w:rsid w:val="002E10AD"/>
    <w:rsid w:val="002E1D3C"/>
    <w:rsid w:val="002E2609"/>
    <w:rsid w:val="002E2F39"/>
    <w:rsid w:val="002E5DDD"/>
    <w:rsid w:val="002E5E79"/>
    <w:rsid w:val="002E5EF8"/>
    <w:rsid w:val="002E6523"/>
    <w:rsid w:val="002E7CF9"/>
    <w:rsid w:val="002E7E75"/>
    <w:rsid w:val="002E7FD6"/>
    <w:rsid w:val="002F110E"/>
    <w:rsid w:val="002F15F4"/>
    <w:rsid w:val="002F1CC5"/>
    <w:rsid w:val="002F2305"/>
    <w:rsid w:val="002F2421"/>
    <w:rsid w:val="002F2B1D"/>
    <w:rsid w:val="002F2B2F"/>
    <w:rsid w:val="002F2C59"/>
    <w:rsid w:val="002F2C64"/>
    <w:rsid w:val="002F3699"/>
    <w:rsid w:val="002F3F73"/>
    <w:rsid w:val="002F4A52"/>
    <w:rsid w:val="002F4BA1"/>
    <w:rsid w:val="002F4C72"/>
    <w:rsid w:val="002F7343"/>
    <w:rsid w:val="002F7541"/>
    <w:rsid w:val="002F76CC"/>
    <w:rsid w:val="002F7BAF"/>
    <w:rsid w:val="002F7C04"/>
    <w:rsid w:val="00300286"/>
    <w:rsid w:val="0030119C"/>
    <w:rsid w:val="00302C79"/>
    <w:rsid w:val="00302ECC"/>
    <w:rsid w:val="0030395A"/>
    <w:rsid w:val="0030586C"/>
    <w:rsid w:val="00305E3F"/>
    <w:rsid w:val="0030675A"/>
    <w:rsid w:val="003071FF"/>
    <w:rsid w:val="00307629"/>
    <w:rsid w:val="00310351"/>
    <w:rsid w:val="00310C63"/>
    <w:rsid w:val="003120C7"/>
    <w:rsid w:val="0031211D"/>
    <w:rsid w:val="00312C78"/>
    <w:rsid w:val="0031420B"/>
    <w:rsid w:val="0031428F"/>
    <w:rsid w:val="0031515C"/>
    <w:rsid w:val="003159D1"/>
    <w:rsid w:val="00315B6E"/>
    <w:rsid w:val="00315E6F"/>
    <w:rsid w:val="00316E8A"/>
    <w:rsid w:val="00317781"/>
    <w:rsid w:val="0031784F"/>
    <w:rsid w:val="00317A7D"/>
    <w:rsid w:val="00320193"/>
    <w:rsid w:val="00320BB0"/>
    <w:rsid w:val="00320EC6"/>
    <w:rsid w:val="00321C7A"/>
    <w:rsid w:val="00322D7A"/>
    <w:rsid w:val="00323279"/>
    <w:rsid w:val="003233EC"/>
    <w:rsid w:val="00323466"/>
    <w:rsid w:val="0032485B"/>
    <w:rsid w:val="00325B54"/>
    <w:rsid w:val="0033096C"/>
    <w:rsid w:val="00330C57"/>
    <w:rsid w:val="003324A7"/>
    <w:rsid w:val="00332F15"/>
    <w:rsid w:val="003331F7"/>
    <w:rsid w:val="00333E26"/>
    <w:rsid w:val="00333EC2"/>
    <w:rsid w:val="00333F87"/>
    <w:rsid w:val="00334B7C"/>
    <w:rsid w:val="003350FC"/>
    <w:rsid w:val="00335AB6"/>
    <w:rsid w:val="00335E74"/>
    <w:rsid w:val="00337719"/>
    <w:rsid w:val="00337D46"/>
    <w:rsid w:val="0034041D"/>
    <w:rsid w:val="00340F02"/>
    <w:rsid w:val="003411AF"/>
    <w:rsid w:val="003416A5"/>
    <w:rsid w:val="00342211"/>
    <w:rsid w:val="00342442"/>
    <w:rsid w:val="0034246F"/>
    <w:rsid w:val="003424E4"/>
    <w:rsid w:val="00342A60"/>
    <w:rsid w:val="003437E9"/>
    <w:rsid w:val="003439C6"/>
    <w:rsid w:val="003443B8"/>
    <w:rsid w:val="003445A1"/>
    <w:rsid w:val="00344A3F"/>
    <w:rsid w:val="0034506A"/>
    <w:rsid w:val="0034559C"/>
    <w:rsid w:val="00345C25"/>
    <w:rsid w:val="003461E4"/>
    <w:rsid w:val="00346646"/>
    <w:rsid w:val="0034688E"/>
    <w:rsid w:val="00347839"/>
    <w:rsid w:val="00347D62"/>
    <w:rsid w:val="0035000C"/>
    <w:rsid w:val="00350D1D"/>
    <w:rsid w:val="00350F52"/>
    <w:rsid w:val="00350FF2"/>
    <w:rsid w:val="003516D3"/>
    <w:rsid w:val="003519C9"/>
    <w:rsid w:val="003534E6"/>
    <w:rsid w:val="00353AC1"/>
    <w:rsid w:val="00355796"/>
    <w:rsid w:val="00355B4D"/>
    <w:rsid w:val="00356302"/>
    <w:rsid w:val="00356B61"/>
    <w:rsid w:val="00356BEE"/>
    <w:rsid w:val="003577BA"/>
    <w:rsid w:val="00357BD4"/>
    <w:rsid w:val="00357EBD"/>
    <w:rsid w:val="00361AB0"/>
    <w:rsid w:val="0036206D"/>
    <w:rsid w:val="00362B57"/>
    <w:rsid w:val="00364206"/>
    <w:rsid w:val="003645E1"/>
    <w:rsid w:val="0036480A"/>
    <w:rsid w:val="00366D3A"/>
    <w:rsid w:val="00366F5B"/>
    <w:rsid w:val="00367C47"/>
    <w:rsid w:val="00367E17"/>
    <w:rsid w:val="00367EB6"/>
    <w:rsid w:val="003716AD"/>
    <w:rsid w:val="0037245D"/>
    <w:rsid w:val="00373925"/>
    <w:rsid w:val="0037450C"/>
    <w:rsid w:val="0037463F"/>
    <w:rsid w:val="00374647"/>
    <w:rsid w:val="00374F64"/>
    <w:rsid w:val="00376154"/>
    <w:rsid w:val="003762C0"/>
    <w:rsid w:val="00376AEC"/>
    <w:rsid w:val="00377694"/>
    <w:rsid w:val="00377A12"/>
    <w:rsid w:val="00377A4D"/>
    <w:rsid w:val="003800F1"/>
    <w:rsid w:val="00380718"/>
    <w:rsid w:val="003827BC"/>
    <w:rsid w:val="0038280A"/>
    <w:rsid w:val="003831F6"/>
    <w:rsid w:val="003839BC"/>
    <w:rsid w:val="00383ACD"/>
    <w:rsid w:val="00383F1F"/>
    <w:rsid w:val="003846C8"/>
    <w:rsid w:val="00385B16"/>
    <w:rsid w:val="00386EC5"/>
    <w:rsid w:val="00386FBB"/>
    <w:rsid w:val="0038725C"/>
    <w:rsid w:val="003872D9"/>
    <w:rsid w:val="003909F4"/>
    <w:rsid w:val="0039198F"/>
    <w:rsid w:val="00391A73"/>
    <w:rsid w:val="00391F91"/>
    <w:rsid w:val="00391FAF"/>
    <w:rsid w:val="0039283B"/>
    <w:rsid w:val="00393846"/>
    <w:rsid w:val="003942BC"/>
    <w:rsid w:val="0039437C"/>
    <w:rsid w:val="00395226"/>
    <w:rsid w:val="00395C29"/>
    <w:rsid w:val="003962EB"/>
    <w:rsid w:val="00396808"/>
    <w:rsid w:val="00396A21"/>
    <w:rsid w:val="00396B9B"/>
    <w:rsid w:val="003975DE"/>
    <w:rsid w:val="00397B8C"/>
    <w:rsid w:val="00397FD3"/>
    <w:rsid w:val="003A00F1"/>
    <w:rsid w:val="003A0C7F"/>
    <w:rsid w:val="003A0EAD"/>
    <w:rsid w:val="003A39DC"/>
    <w:rsid w:val="003A4378"/>
    <w:rsid w:val="003A43DB"/>
    <w:rsid w:val="003A5906"/>
    <w:rsid w:val="003A5FFD"/>
    <w:rsid w:val="003A61B5"/>
    <w:rsid w:val="003A6256"/>
    <w:rsid w:val="003A7259"/>
    <w:rsid w:val="003B01A2"/>
    <w:rsid w:val="003B0785"/>
    <w:rsid w:val="003B0B80"/>
    <w:rsid w:val="003B0F07"/>
    <w:rsid w:val="003B1D0C"/>
    <w:rsid w:val="003B30E5"/>
    <w:rsid w:val="003B3AEB"/>
    <w:rsid w:val="003B563C"/>
    <w:rsid w:val="003B685B"/>
    <w:rsid w:val="003B7987"/>
    <w:rsid w:val="003B7E77"/>
    <w:rsid w:val="003C0E1D"/>
    <w:rsid w:val="003C3390"/>
    <w:rsid w:val="003C4EE3"/>
    <w:rsid w:val="003C576E"/>
    <w:rsid w:val="003C5782"/>
    <w:rsid w:val="003C64B0"/>
    <w:rsid w:val="003D1E1C"/>
    <w:rsid w:val="003D2896"/>
    <w:rsid w:val="003D2D13"/>
    <w:rsid w:val="003D2ECF"/>
    <w:rsid w:val="003D3980"/>
    <w:rsid w:val="003D3A9D"/>
    <w:rsid w:val="003D3EB3"/>
    <w:rsid w:val="003D4796"/>
    <w:rsid w:val="003D6A46"/>
    <w:rsid w:val="003D716D"/>
    <w:rsid w:val="003D740C"/>
    <w:rsid w:val="003D7429"/>
    <w:rsid w:val="003D7542"/>
    <w:rsid w:val="003D7543"/>
    <w:rsid w:val="003E01E4"/>
    <w:rsid w:val="003E1595"/>
    <w:rsid w:val="003E1ECE"/>
    <w:rsid w:val="003E2194"/>
    <w:rsid w:val="003E2F31"/>
    <w:rsid w:val="003E3840"/>
    <w:rsid w:val="003E3BD3"/>
    <w:rsid w:val="003E4AA1"/>
    <w:rsid w:val="003E5294"/>
    <w:rsid w:val="003E5C3E"/>
    <w:rsid w:val="003E5F48"/>
    <w:rsid w:val="003E6212"/>
    <w:rsid w:val="003E63AD"/>
    <w:rsid w:val="003E671D"/>
    <w:rsid w:val="003E69E9"/>
    <w:rsid w:val="003E6AAA"/>
    <w:rsid w:val="003E74E3"/>
    <w:rsid w:val="003F084A"/>
    <w:rsid w:val="003F17B0"/>
    <w:rsid w:val="003F28D8"/>
    <w:rsid w:val="003F2BFB"/>
    <w:rsid w:val="003F4AB9"/>
    <w:rsid w:val="003F6FF3"/>
    <w:rsid w:val="003F7130"/>
    <w:rsid w:val="003F7405"/>
    <w:rsid w:val="003F7C76"/>
    <w:rsid w:val="00400301"/>
    <w:rsid w:val="00401285"/>
    <w:rsid w:val="004014E4"/>
    <w:rsid w:val="00401C89"/>
    <w:rsid w:val="00402B3B"/>
    <w:rsid w:val="0040357A"/>
    <w:rsid w:val="00403F50"/>
    <w:rsid w:val="00404ECE"/>
    <w:rsid w:val="004053F4"/>
    <w:rsid w:val="0040582C"/>
    <w:rsid w:val="00407DAD"/>
    <w:rsid w:val="00410434"/>
    <w:rsid w:val="004120F5"/>
    <w:rsid w:val="00412696"/>
    <w:rsid w:val="00412BBF"/>
    <w:rsid w:val="00412DD9"/>
    <w:rsid w:val="00413087"/>
    <w:rsid w:val="00414AF8"/>
    <w:rsid w:val="00415540"/>
    <w:rsid w:val="00415B09"/>
    <w:rsid w:val="00415B81"/>
    <w:rsid w:val="004164BC"/>
    <w:rsid w:val="004170FC"/>
    <w:rsid w:val="00417C17"/>
    <w:rsid w:val="004204DE"/>
    <w:rsid w:val="0042082A"/>
    <w:rsid w:val="004227A2"/>
    <w:rsid w:val="00422CC9"/>
    <w:rsid w:val="00423408"/>
    <w:rsid w:val="00423FDE"/>
    <w:rsid w:val="00426155"/>
    <w:rsid w:val="004263BD"/>
    <w:rsid w:val="004269FE"/>
    <w:rsid w:val="00426A0B"/>
    <w:rsid w:val="00426E42"/>
    <w:rsid w:val="004274A7"/>
    <w:rsid w:val="004276CC"/>
    <w:rsid w:val="00427CAC"/>
    <w:rsid w:val="00427FE3"/>
    <w:rsid w:val="00430041"/>
    <w:rsid w:val="004311B2"/>
    <w:rsid w:val="00432107"/>
    <w:rsid w:val="004324F2"/>
    <w:rsid w:val="00433F90"/>
    <w:rsid w:val="00434865"/>
    <w:rsid w:val="004353B1"/>
    <w:rsid w:val="0043541F"/>
    <w:rsid w:val="00435971"/>
    <w:rsid w:val="00435E7C"/>
    <w:rsid w:val="0043643C"/>
    <w:rsid w:val="00437068"/>
    <w:rsid w:val="00437086"/>
    <w:rsid w:val="0043736C"/>
    <w:rsid w:val="00437E04"/>
    <w:rsid w:val="004403E4"/>
    <w:rsid w:val="00440A9F"/>
    <w:rsid w:val="00440F1F"/>
    <w:rsid w:val="004420AC"/>
    <w:rsid w:val="00442281"/>
    <w:rsid w:val="00442995"/>
    <w:rsid w:val="00442DEA"/>
    <w:rsid w:val="00444312"/>
    <w:rsid w:val="0044582A"/>
    <w:rsid w:val="004459B8"/>
    <w:rsid w:val="00445DD9"/>
    <w:rsid w:val="00445E5F"/>
    <w:rsid w:val="00446152"/>
    <w:rsid w:val="004470F8"/>
    <w:rsid w:val="00447180"/>
    <w:rsid w:val="00450192"/>
    <w:rsid w:val="004518ED"/>
    <w:rsid w:val="0045296D"/>
    <w:rsid w:val="004537EE"/>
    <w:rsid w:val="00453F75"/>
    <w:rsid w:val="00454F2C"/>
    <w:rsid w:val="00455A37"/>
    <w:rsid w:val="004564C7"/>
    <w:rsid w:val="0045675B"/>
    <w:rsid w:val="004575AC"/>
    <w:rsid w:val="00457BBB"/>
    <w:rsid w:val="00457EAB"/>
    <w:rsid w:val="00457F16"/>
    <w:rsid w:val="004604B4"/>
    <w:rsid w:val="00461160"/>
    <w:rsid w:val="004615B6"/>
    <w:rsid w:val="00461ED3"/>
    <w:rsid w:val="0046269C"/>
    <w:rsid w:val="004630A9"/>
    <w:rsid w:val="0046345B"/>
    <w:rsid w:val="00463715"/>
    <w:rsid w:val="00464A22"/>
    <w:rsid w:val="00464C86"/>
    <w:rsid w:val="00464D6C"/>
    <w:rsid w:val="00464D83"/>
    <w:rsid w:val="00464F77"/>
    <w:rsid w:val="00466091"/>
    <w:rsid w:val="0046754B"/>
    <w:rsid w:val="0046769A"/>
    <w:rsid w:val="00467854"/>
    <w:rsid w:val="00467D9B"/>
    <w:rsid w:val="00467F2A"/>
    <w:rsid w:val="0047033F"/>
    <w:rsid w:val="004706F2"/>
    <w:rsid w:val="00471484"/>
    <w:rsid w:val="0047201C"/>
    <w:rsid w:val="0047202E"/>
    <w:rsid w:val="004727B1"/>
    <w:rsid w:val="0047365E"/>
    <w:rsid w:val="004736D8"/>
    <w:rsid w:val="004743F4"/>
    <w:rsid w:val="00474AAA"/>
    <w:rsid w:val="00476988"/>
    <w:rsid w:val="00476A11"/>
    <w:rsid w:val="00477ADF"/>
    <w:rsid w:val="004802D8"/>
    <w:rsid w:val="00480B50"/>
    <w:rsid w:val="00480EFA"/>
    <w:rsid w:val="00482C00"/>
    <w:rsid w:val="00482E36"/>
    <w:rsid w:val="004832ED"/>
    <w:rsid w:val="00483775"/>
    <w:rsid w:val="004837C6"/>
    <w:rsid w:val="00483D5B"/>
    <w:rsid w:val="00484418"/>
    <w:rsid w:val="00484563"/>
    <w:rsid w:val="00484B02"/>
    <w:rsid w:val="00484D54"/>
    <w:rsid w:val="00484F23"/>
    <w:rsid w:val="00485115"/>
    <w:rsid w:val="00485806"/>
    <w:rsid w:val="004866D3"/>
    <w:rsid w:val="004868EE"/>
    <w:rsid w:val="0048732D"/>
    <w:rsid w:val="004878FB"/>
    <w:rsid w:val="00487A6A"/>
    <w:rsid w:val="00487A8D"/>
    <w:rsid w:val="00487C28"/>
    <w:rsid w:val="00490880"/>
    <w:rsid w:val="0049361C"/>
    <w:rsid w:val="0049373E"/>
    <w:rsid w:val="00493BC9"/>
    <w:rsid w:val="0049477D"/>
    <w:rsid w:val="00497231"/>
    <w:rsid w:val="004978D9"/>
    <w:rsid w:val="004A2778"/>
    <w:rsid w:val="004A36F2"/>
    <w:rsid w:val="004A4EFE"/>
    <w:rsid w:val="004A50C8"/>
    <w:rsid w:val="004A70B2"/>
    <w:rsid w:val="004A7284"/>
    <w:rsid w:val="004A77DB"/>
    <w:rsid w:val="004A7924"/>
    <w:rsid w:val="004B039E"/>
    <w:rsid w:val="004B164E"/>
    <w:rsid w:val="004B22E7"/>
    <w:rsid w:val="004B2422"/>
    <w:rsid w:val="004B257C"/>
    <w:rsid w:val="004B292F"/>
    <w:rsid w:val="004B2B60"/>
    <w:rsid w:val="004B34B4"/>
    <w:rsid w:val="004B3BFF"/>
    <w:rsid w:val="004B4271"/>
    <w:rsid w:val="004B43E5"/>
    <w:rsid w:val="004B5898"/>
    <w:rsid w:val="004B5B7F"/>
    <w:rsid w:val="004B5CB3"/>
    <w:rsid w:val="004B5E33"/>
    <w:rsid w:val="004B6631"/>
    <w:rsid w:val="004B665D"/>
    <w:rsid w:val="004B6948"/>
    <w:rsid w:val="004B6C3F"/>
    <w:rsid w:val="004C0218"/>
    <w:rsid w:val="004C027F"/>
    <w:rsid w:val="004C0DE1"/>
    <w:rsid w:val="004C0EA1"/>
    <w:rsid w:val="004C2AC8"/>
    <w:rsid w:val="004C2DA7"/>
    <w:rsid w:val="004C3744"/>
    <w:rsid w:val="004C4B7A"/>
    <w:rsid w:val="004C540C"/>
    <w:rsid w:val="004C56B2"/>
    <w:rsid w:val="004C79CD"/>
    <w:rsid w:val="004C7CE6"/>
    <w:rsid w:val="004C7FB7"/>
    <w:rsid w:val="004D0875"/>
    <w:rsid w:val="004D1BB8"/>
    <w:rsid w:val="004D28BE"/>
    <w:rsid w:val="004D28F3"/>
    <w:rsid w:val="004D589C"/>
    <w:rsid w:val="004D5D1F"/>
    <w:rsid w:val="004D61F1"/>
    <w:rsid w:val="004D79A3"/>
    <w:rsid w:val="004D7E3D"/>
    <w:rsid w:val="004E2D63"/>
    <w:rsid w:val="004E3490"/>
    <w:rsid w:val="004E3558"/>
    <w:rsid w:val="004E3CAF"/>
    <w:rsid w:val="004E4294"/>
    <w:rsid w:val="004E4848"/>
    <w:rsid w:val="004E4D58"/>
    <w:rsid w:val="004E4EB9"/>
    <w:rsid w:val="004E5A96"/>
    <w:rsid w:val="004E5CC0"/>
    <w:rsid w:val="004E5CE7"/>
    <w:rsid w:val="004E5DBA"/>
    <w:rsid w:val="004E618A"/>
    <w:rsid w:val="004E62ED"/>
    <w:rsid w:val="004E64F2"/>
    <w:rsid w:val="004E746C"/>
    <w:rsid w:val="004F007E"/>
    <w:rsid w:val="004F0E88"/>
    <w:rsid w:val="004F24A2"/>
    <w:rsid w:val="004F2CFB"/>
    <w:rsid w:val="004F2DBC"/>
    <w:rsid w:val="004F2F5B"/>
    <w:rsid w:val="004F40C7"/>
    <w:rsid w:val="004F53E5"/>
    <w:rsid w:val="004F5802"/>
    <w:rsid w:val="004F6206"/>
    <w:rsid w:val="004F6892"/>
    <w:rsid w:val="004F6D42"/>
    <w:rsid w:val="004F7315"/>
    <w:rsid w:val="004F74E7"/>
    <w:rsid w:val="004F7685"/>
    <w:rsid w:val="00500BD6"/>
    <w:rsid w:val="00500D9D"/>
    <w:rsid w:val="00501278"/>
    <w:rsid w:val="00502853"/>
    <w:rsid w:val="00502B14"/>
    <w:rsid w:val="00503122"/>
    <w:rsid w:val="00503ACE"/>
    <w:rsid w:val="00503F72"/>
    <w:rsid w:val="0050414D"/>
    <w:rsid w:val="00504BFF"/>
    <w:rsid w:val="00504ED9"/>
    <w:rsid w:val="00505D0B"/>
    <w:rsid w:val="00507672"/>
    <w:rsid w:val="005076F8"/>
    <w:rsid w:val="005113B6"/>
    <w:rsid w:val="0051310A"/>
    <w:rsid w:val="005143D1"/>
    <w:rsid w:val="0051445A"/>
    <w:rsid w:val="00514FBB"/>
    <w:rsid w:val="00515A9A"/>
    <w:rsid w:val="00515B8E"/>
    <w:rsid w:val="00517EDF"/>
    <w:rsid w:val="00520C5C"/>
    <w:rsid w:val="005215D8"/>
    <w:rsid w:val="005221DA"/>
    <w:rsid w:val="00522373"/>
    <w:rsid w:val="005223B2"/>
    <w:rsid w:val="00522CFE"/>
    <w:rsid w:val="00522F0B"/>
    <w:rsid w:val="00522F18"/>
    <w:rsid w:val="00523C73"/>
    <w:rsid w:val="00523E0D"/>
    <w:rsid w:val="0052402F"/>
    <w:rsid w:val="0052463D"/>
    <w:rsid w:val="00524745"/>
    <w:rsid w:val="00526BEE"/>
    <w:rsid w:val="005300AC"/>
    <w:rsid w:val="005300F1"/>
    <w:rsid w:val="00530415"/>
    <w:rsid w:val="00531FAC"/>
    <w:rsid w:val="00532D7C"/>
    <w:rsid w:val="005331AF"/>
    <w:rsid w:val="005332EB"/>
    <w:rsid w:val="005335A9"/>
    <w:rsid w:val="00533702"/>
    <w:rsid w:val="00533E2E"/>
    <w:rsid w:val="0053501A"/>
    <w:rsid w:val="00535361"/>
    <w:rsid w:val="005357CB"/>
    <w:rsid w:val="00535B38"/>
    <w:rsid w:val="005367DF"/>
    <w:rsid w:val="005372F0"/>
    <w:rsid w:val="005374A8"/>
    <w:rsid w:val="00537A9E"/>
    <w:rsid w:val="00540375"/>
    <w:rsid w:val="0054174F"/>
    <w:rsid w:val="00541BBC"/>
    <w:rsid w:val="00542B6D"/>
    <w:rsid w:val="00542F6A"/>
    <w:rsid w:val="0054330C"/>
    <w:rsid w:val="00543440"/>
    <w:rsid w:val="005443D6"/>
    <w:rsid w:val="00544AEA"/>
    <w:rsid w:val="00544CDC"/>
    <w:rsid w:val="005454C6"/>
    <w:rsid w:val="0054572B"/>
    <w:rsid w:val="005457CF"/>
    <w:rsid w:val="00545A9D"/>
    <w:rsid w:val="0054653F"/>
    <w:rsid w:val="00546D59"/>
    <w:rsid w:val="00546E7C"/>
    <w:rsid w:val="00547107"/>
    <w:rsid w:val="005519DE"/>
    <w:rsid w:val="00552996"/>
    <w:rsid w:val="00552EA4"/>
    <w:rsid w:val="005534DA"/>
    <w:rsid w:val="00553E84"/>
    <w:rsid w:val="0055415D"/>
    <w:rsid w:val="00554648"/>
    <w:rsid w:val="00554A36"/>
    <w:rsid w:val="00554DDF"/>
    <w:rsid w:val="00555635"/>
    <w:rsid w:val="00555C51"/>
    <w:rsid w:val="00555E77"/>
    <w:rsid w:val="005566CF"/>
    <w:rsid w:val="005568D6"/>
    <w:rsid w:val="00556A85"/>
    <w:rsid w:val="005570CD"/>
    <w:rsid w:val="00560E45"/>
    <w:rsid w:val="005617BE"/>
    <w:rsid w:val="00561D9F"/>
    <w:rsid w:val="00563250"/>
    <w:rsid w:val="00563563"/>
    <w:rsid w:val="005648BB"/>
    <w:rsid w:val="00564CD1"/>
    <w:rsid w:val="00565012"/>
    <w:rsid w:val="005651C0"/>
    <w:rsid w:val="00566F4C"/>
    <w:rsid w:val="00570238"/>
    <w:rsid w:val="00573B33"/>
    <w:rsid w:val="00574683"/>
    <w:rsid w:val="0057654C"/>
    <w:rsid w:val="00576B58"/>
    <w:rsid w:val="00576E9F"/>
    <w:rsid w:val="0058002E"/>
    <w:rsid w:val="0058105E"/>
    <w:rsid w:val="005811BE"/>
    <w:rsid w:val="005820A0"/>
    <w:rsid w:val="00583B9B"/>
    <w:rsid w:val="00583D04"/>
    <w:rsid w:val="0058501D"/>
    <w:rsid w:val="00585414"/>
    <w:rsid w:val="005856D5"/>
    <w:rsid w:val="00585D0F"/>
    <w:rsid w:val="005863CF"/>
    <w:rsid w:val="005864E0"/>
    <w:rsid w:val="005867C8"/>
    <w:rsid w:val="00586A06"/>
    <w:rsid w:val="00586B22"/>
    <w:rsid w:val="00587236"/>
    <w:rsid w:val="00587EBA"/>
    <w:rsid w:val="0059109D"/>
    <w:rsid w:val="00591777"/>
    <w:rsid w:val="00592DFE"/>
    <w:rsid w:val="00593C08"/>
    <w:rsid w:val="00595139"/>
    <w:rsid w:val="00595BC0"/>
    <w:rsid w:val="00597090"/>
    <w:rsid w:val="005975CB"/>
    <w:rsid w:val="00597638"/>
    <w:rsid w:val="005977D3"/>
    <w:rsid w:val="00597AF7"/>
    <w:rsid w:val="005A09B2"/>
    <w:rsid w:val="005A23CE"/>
    <w:rsid w:val="005A2472"/>
    <w:rsid w:val="005A24E6"/>
    <w:rsid w:val="005A251E"/>
    <w:rsid w:val="005A25E8"/>
    <w:rsid w:val="005A28D8"/>
    <w:rsid w:val="005A3003"/>
    <w:rsid w:val="005A3184"/>
    <w:rsid w:val="005A341F"/>
    <w:rsid w:val="005A34FF"/>
    <w:rsid w:val="005A36B8"/>
    <w:rsid w:val="005A445F"/>
    <w:rsid w:val="005A44A7"/>
    <w:rsid w:val="005A4CAD"/>
    <w:rsid w:val="005A4E5F"/>
    <w:rsid w:val="005A6425"/>
    <w:rsid w:val="005B0049"/>
    <w:rsid w:val="005B1892"/>
    <w:rsid w:val="005B25A3"/>
    <w:rsid w:val="005B3070"/>
    <w:rsid w:val="005B37AF"/>
    <w:rsid w:val="005B3BC1"/>
    <w:rsid w:val="005B3C58"/>
    <w:rsid w:val="005B3DFB"/>
    <w:rsid w:val="005B4EFB"/>
    <w:rsid w:val="005B5519"/>
    <w:rsid w:val="005B56E7"/>
    <w:rsid w:val="005B572D"/>
    <w:rsid w:val="005B5792"/>
    <w:rsid w:val="005B6FBF"/>
    <w:rsid w:val="005B778B"/>
    <w:rsid w:val="005B7A14"/>
    <w:rsid w:val="005C08A2"/>
    <w:rsid w:val="005C08AE"/>
    <w:rsid w:val="005C0EA3"/>
    <w:rsid w:val="005C0FBD"/>
    <w:rsid w:val="005C169F"/>
    <w:rsid w:val="005C1CED"/>
    <w:rsid w:val="005C20CF"/>
    <w:rsid w:val="005C2CCB"/>
    <w:rsid w:val="005C3481"/>
    <w:rsid w:val="005C3860"/>
    <w:rsid w:val="005C5096"/>
    <w:rsid w:val="005C5488"/>
    <w:rsid w:val="005C54E9"/>
    <w:rsid w:val="005C581F"/>
    <w:rsid w:val="005C6357"/>
    <w:rsid w:val="005C6597"/>
    <w:rsid w:val="005C677B"/>
    <w:rsid w:val="005C6C8E"/>
    <w:rsid w:val="005C6D4F"/>
    <w:rsid w:val="005C6F29"/>
    <w:rsid w:val="005D0C9D"/>
    <w:rsid w:val="005D1B88"/>
    <w:rsid w:val="005D20EF"/>
    <w:rsid w:val="005D3357"/>
    <w:rsid w:val="005D4F57"/>
    <w:rsid w:val="005D6852"/>
    <w:rsid w:val="005D6D88"/>
    <w:rsid w:val="005D6F61"/>
    <w:rsid w:val="005D7384"/>
    <w:rsid w:val="005D76C9"/>
    <w:rsid w:val="005E017C"/>
    <w:rsid w:val="005E1E4A"/>
    <w:rsid w:val="005E2581"/>
    <w:rsid w:val="005E33B9"/>
    <w:rsid w:val="005E36B9"/>
    <w:rsid w:val="005E3C52"/>
    <w:rsid w:val="005E7002"/>
    <w:rsid w:val="005E7A3A"/>
    <w:rsid w:val="005F00D5"/>
    <w:rsid w:val="005F0EBF"/>
    <w:rsid w:val="005F18D1"/>
    <w:rsid w:val="005F1F73"/>
    <w:rsid w:val="005F2895"/>
    <w:rsid w:val="005F2AF0"/>
    <w:rsid w:val="005F370E"/>
    <w:rsid w:val="005F4902"/>
    <w:rsid w:val="005F5AB1"/>
    <w:rsid w:val="005F5D7D"/>
    <w:rsid w:val="005F5DAE"/>
    <w:rsid w:val="005F5EE4"/>
    <w:rsid w:val="005F675E"/>
    <w:rsid w:val="005F73FB"/>
    <w:rsid w:val="005F783C"/>
    <w:rsid w:val="0060010C"/>
    <w:rsid w:val="00600BD1"/>
    <w:rsid w:val="0060188A"/>
    <w:rsid w:val="006037D8"/>
    <w:rsid w:val="00604074"/>
    <w:rsid w:val="006054F9"/>
    <w:rsid w:val="0060596C"/>
    <w:rsid w:val="00606029"/>
    <w:rsid w:val="00606940"/>
    <w:rsid w:val="0061055E"/>
    <w:rsid w:val="00610882"/>
    <w:rsid w:val="00610AC2"/>
    <w:rsid w:val="0061112D"/>
    <w:rsid w:val="00611513"/>
    <w:rsid w:val="006115F5"/>
    <w:rsid w:val="0061171F"/>
    <w:rsid w:val="00611817"/>
    <w:rsid w:val="00611D47"/>
    <w:rsid w:val="006120C4"/>
    <w:rsid w:val="00612504"/>
    <w:rsid w:val="00613070"/>
    <w:rsid w:val="0061355B"/>
    <w:rsid w:val="006142FF"/>
    <w:rsid w:val="00614B76"/>
    <w:rsid w:val="00616DBB"/>
    <w:rsid w:val="0061744B"/>
    <w:rsid w:val="006175D6"/>
    <w:rsid w:val="00617AC6"/>
    <w:rsid w:val="006202D3"/>
    <w:rsid w:val="0062033B"/>
    <w:rsid w:val="00620F8E"/>
    <w:rsid w:val="0062209D"/>
    <w:rsid w:val="0062331D"/>
    <w:rsid w:val="00623EBB"/>
    <w:rsid w:val="006242F7"/>
    <w:rsid w:val="00624730"/>
    <w:rsid w:val="00625353"/>
    <w:rsid w:val="0062606E"/>
    <w:rsid w:val="00626B93"/>
    <w:rsid w:val="00626E85"/>
    <w:rsid w:val="00627366"/>
    <w:rsid w:val="006273B8"/>
    <w:rsid w:val="00627715"/>
    <w:rsid w:val="00627C37"/>
    <w:rsid w:val="0063113F"/>
    <w:rsid w:val="006319F0"/>
    <w:rsid w:val="0063246B"/>
    <w:rsid w:val="00632855"/>
    <w:rsid w:val="00633726"/>
    <w:rsid w:val="00635621"/>
    <w:rsid w:val="00635969"/>
    <w:rsid w:val="00636FAC"/>
    <w:rsid w:val="0063785F"/>
    <w:rsid w:val="00640A51"/>
    <w:rsid w:val="00640C4A"/>
    <w:rsid w:val="00640C96"/>
    <w:rsid w:val="006412E7"/>
    <w:rsid w:val="0064235B"/>
    <w:rsid w:val="00642EA8"/>
    <w:rsid w:val="0064392A"/>
    <w:rsid w:val="006445D9"/>
    <w:rsid w:val="00644E11"/>
    <w:rsid w:val="00645431"/>
    <w:rsid w:val="00645A28"/>
    <w:rsid w:val="00645EAA"/>
    <w:rsid w:val="00646AB2"/>
    <w:rsid w:val="00646B39"/>
    <w:rsid w:val="00647238"/>
    <w:rsid w:val="00647DEF"/>
    <w:rsid w:val="0065002B"/>
    <w:rsid w:val="00650C6C"/>
    <w:rsid w:val="00651A57"/>
    <w:rsid w:val="0065247B"/>
    <w:rsid w:val="00654A80"/>
    <w:rsid w:val="00654B7D"/>
    <w:rsid w:val="006554C1"/>
    <w:rsid w:val="006556FD"/>
    <w:rsid w:val="00655C41"/>
    <w:rsid w:val="00656260"/>
    <w:rsid w:val="0065636A"/>
    <w:rsid w:val="0065651C"/>
    <w:rsid w:val="0065666F"/>
    <w:rsid w:val="00656D23"/>
    <w:rsid w:val="00657CD6"/>
    <w:rsid w:val="00657F00"/>
    <w:rsid w:val="006600E2"/>
    <w:rsid w:val="0066045F"/>
    <w:rsid w:val="006615B5"/>
    <w:rsid w:val="00662F74"/>
    <w:rsid w:val="00663310"/>
    <w:rsid w:val="0066331B"/>
    <w:rsid w:val="0066335C"/>
    <w:rsid w:val="0066381C"/>
    <w:rsid w:val="00663AA5"/>
    <w:rsid w:val="00663CA3"/>
    <w:rsid w:val="0066468E"/>
    <w:rsid w:val="00664A9E"/>
    <w:rsid w:val="00664C2D"/>
    <w:rsid w:val="00665065"/>
    <w:rsid w:val="00665999"/>
    <w:rsid w:val="00665A53"/>
    <w:rsid w:val="00665D14"/>
    <w:rsid w:val="006662BC"/>
    <w:rsid w:val="0066644A"/>
    <w:rsid w:val="00666A20"/>
    <w:rsid w:val="00667EE2"/>
    <w:rsid w:val="0067058D"/>
    <w:rsid w:val="00670874"/>
    <w:rsid w:val="00671E64"/>
    <w:rsid w:val="00671ECF"/>
    <w:rsid w:val="00671F63"/>
    <w:rsid w:val="006726D2"/>
    <w:rsid w:val="006740C7"/>
    <w:rsid w:val="006745F7"/>
    <w:rsid w:val="00677AEF"/>
    <w:rsid w:val="00680CCA"/>
    <w:rsid w:val="00681277"/>
    <w:rsid w:val="006812B2"/>
    <w:rsid w:val="00682D89"/>
    <w:rsid w:val="00683DB0"/>
    <w:rsid w:val="0068427A"/>
    <w:rsid w:val="00684CDD"/>
    <w:rsid w:val="00684D59"/>
    <w:rsid w:val="00685586"/>
    <w:rsid w:val="006857F8"/>
    <w:rsid w:val="00685F4A"/>
    <w:rsid w:val="0068614C"/>
    <w:rsid w:val="00686F47"/>
    <w:rsid w:val="0068707C"/>
    <w:rsid w:val="006875E2"/>
    <w:rsid w:val="006879ED"/>
    <w:rsid w:val="006900A0"/>
    <w:rsid w:val="0069188F"/>
    <w:rsid w:val="00691982"/>
    <w:rsid w:val="00692277"/>
    <w:rsid w:val="006930E7"/>
    <w:rsid w:val="00693E25"/>
    <w:rsid w:val="0069439F"/>
    <w:rsid w:val="00695122"/>
    <w:rsid w:val="0069728A"/>
    <w:rsid w:val="00697BEF"/>
    <w:rsid w:val="006A0425"/>
    <w:rsid w:val="006A1292"/>
    <w:rsid w:val="006A16EB"/>
    <w:rsid w:val="006A1F0A"/>
    <w:rsid w:val="006A2AA2"/>
    <w:rsid w:val="006A308B"/>
    <w:rsid w:val="006A3CD4"/>
    <w:rsid w:val="006A4494"/>
    <w:rsid w:val="006A45C2"/>
    <w:rsid w:val="006A4CF8"/>
    <w:rsid w:val="006A4DE9"/>
    <w:rsid w:val="006A4FEC"/>
    <w:rsid w:val="006A5CA1"/>
    <w:rsid w:val="006A61AD"/>
    <w:rsid w:val="006A624A"/>
    <w:rsid w:val="006A6658"/>
    <w:rsid w:val="006A6952"/>
    <w:rsid w:val="006B0306"/>
    <w:rsid w:val="006B0565"/>
    <w:rsid w:val="006B0AF4"/>
    <w:rsid w:val="006B0F0D"/>
    <w:rsid w:val="006B0FC7"/>
    <w:rsid w:val="006B1325"/>
    <w:rsid w:val="006B186A"/>
    <w:rsid w:val="006B19B2"/>
    <w:rsid w:val="006B30F9"/>
    <w:rsid w:val="006B31ED"/>
    <w:rsid w:val="006B359F"/>
    <w:rsid w:val="006B3B7F"/>
    <w:rsid w:val="006B434D"/>
    <w:rsid w:val="006B580B"/>
    <w:rsid w:val="006B5C8E"/>
    <w:rsid w:val="006B6314"/>
    <w:rsid w:val="006B6651"/>
    <w:rsid w:val="006B69C0"/>
    <w:rsid w:val="006B6F48"/>
    <w:rsid w:val="006B7639"/>
    <w:rsid w:val="006B7D82"/>
    <w:rsid w:val="006B7E1E"/>
    <w:rsid w:val="006C0E74"/>
    <w:rsid w:val="006C13F6"/>
    <w:rsid w:val="006C1412"/>
    <w:rsid w:val="006C2810"/>
    <w:rsid w:val="006C42DC"/>
    <w:rsid w:val="006C4EE4"/>
    <w:rsid w:val="006C5CFD"/>
    <w:rsid w:val="006C6524"/>
    <w:rsid w:val="006C6A03"/>
    <w:rsid w:val="006C6C84"/>
    <w:rsid w:val="006C7220"/>
    <w:rsid w:val="006C758B"/>
    <w:rsid w:val="006C75F2"/>
    <w:rsid w:val="006C7DB9"/>
    <w:rsid w:val="006D0EB9"/>
    <w:rsid w:val="006D1525"/>
    <w:rsid w:val="006D2210"/>
    <w:rsid w:val="006D3687"/>
    <w:rsid w:val="006D37DF"/>
    <w:rsid w:val="006D37E1"/>
    <w:rsid w:val="006D4531"/>
    <w:rsid w:val="006D4D19"/>
    <w:rsid w:val="006D578F"/>
    <w:rsid w:val="006D667C"/>
    <w:rsid w:val="006D6DF9"/>
    <w:rsid w:val="006D7246"/>
    <w:rsid w:val="006D72C5"/>
    <w:rsid w:val="006D76A5"/>
    <w:rsid w:val="006D774A"/>
    <w:rsid w:val="006D7E81"/>
    <w:rsid w:val="006E0285"/>
    <w:rsid w:val="006E092F"/>
    <w:rsid w:val="006E1265"/>
    <w:rsid w:val="006E13FB"/>
    <w:rsid w:val="006E2545"/>
    <w:rsid w:val="006E3B2C"/>
    <w:rsid w:val="006E3F59"/>
    <w:rsid w:val="006E4698"/>
    <w:rsid w:val="006E47F1"/>
    <w:rsid w:val="006E5426"/>
    <w:rsid w:val="006E6121"/>
    <w:rsid w:val="006E6276"/>
    <w:rsid w:val="006E6680"/>
    <w:rsid w:val="006E70FB"/>
    <w:rsid w:val="006F0359"/>
    <w:rsid w:val="006F0678"/>
    <w:rsid w:val="006F0B9A"/>
    <w:rsid w:val="006F0CE2"/>
    <w:rsid w:val="006F4193"/>
    <w:rsid w:val="006F43E3"/>
    <w:rsid w:val="006F518F"/>
    <w:rsid w:val="006F6100"/>
    <w:rsid w:val="006F65F1"/>
    <w:rsid w:val="006F71A9"/>
    <w:rsid w:val="006F7B3C"/>
    <w:rsid w:val="006F7BA8"/>
    <w:rsid w:val="00700334"/>
    <w:rsid w:val="00700A8F"/>
    <w:rsid w:val="00700F85"/>
    <w:rsid w:val="0070116D"/>
    <w:rsid w:val="00701370"/>
    <w:rsid w:val="00701855"/>
    <w:rsid w:val="00701CDD"/>
    <w:rsid w:val="00702383"/>
    <w:rsid w:val="00702913"/>
    <w:rsid w:val="00704074"/>
    <w:rsid w:val="0070432D"/>
    <w:rsid w:val="007047AA"/>
    <w:rsid w:val="00704B1D"/>
    <w:rsid w:val="00704B56"/>
    <w:rsid w:val="00704C72"/>
    <w:rsid w:val="007050DF"/>
    <w:rsid w:val="0070528F"/>
    <w:rsid w:val="007066FE"/>
    <w:rsid w:val="007070CB"/>
    <w:rsid w:val="00710002"/>
    <w:rsid w:val="007103A4"/>
    <w:rsid w:val="0071073B"/>
    <w:rsid w:val="007108EE"/>
    <w:rsid w:val="007111B7"/>
    <w:rsid w:val="00711293"/>
    <w:rsid w:val="00711606"/>
    <w:rsid w:val="00711C61"/>
    <w:rsid w:val="007123BD"/>
    <w:rsid w:val="00712902"/>
    <w:rsid w:val="00713856"/>
    <w:rsid w:val="00713B25"/>
    <w:rsid w:val="00713B61"/>
    <w:rsid w:val="00713B97"/>
    <w:rsid w:val="00714B32"/>
    <w:rsid w:val="00714BB1"/>
    <w:rsid w:val="00715859"/>
    <w:rsid w:val="0071671D"/>
    <w:rsid w:val="00716C9A"/>
    <w:rsid w:val="0071744A"/>
    <w:rsid w:val="007176ED"/>
    <w:rsid w:val="0072089A"/>
    <w:rsid w:val="00720B23"/>
    <w:rsid w:val="00720CB1"/>
    <w:rsid w:val="00721B17"/>
    <w:rsid w:val="00722119"/>
    <w:rsid w:val="007223C0"/>
    <w:rsid w:val="007225D4"/>
    <w:rsid w:val="00722847"/>
    <w:rsid w:val="00723498"/>
    <w:rsid w:val="007234F1"/>
    <w:rsid w:val="00723504"/>
    <w:rsid w:val="007236A7"/>
    <w:rsid w:val="00723956"/>
    <w:rsid w:val="00723BD4"/>
    <w:rsid w:val="00723EC1"/>
    <w:rsid w:val="00724B90"/>
    <w:rsid w:val="00725CDD"/>
    <w:rsid w:val="00726627"/>
    <w:rsid w:val="00727CCD"/>
    <w:rsid w:val="00730452"/>
    <w:rsid w:val="007316A9"/>
    <w:rsid w:val="00731D93"/>
    <w:rsid w:val="00733BC6"/>
    <w:rsid w:val="007341E4"/>
    <w:rsid w:val="00735763"/>
    <w:rsid w:val="007357B9"/>
    <w:rsid w:val="00737B43"/>
    <w:rsid w:val="00740FD3"/>
    <w:rsid w:val="00741735"/>
    <w:rsid w:val="00741C22"/>
    <w:rsid w:val="007420A0"/>
    <w:rsid w:val="007426EA"/>
    <w:rsid w:val="00742DED"/>
    <w:rsid w:val="0074356B"/>
    <w:rsid w:val="007437D4"/>
    <w:rsid w:val="00743EF7"/>
    <w:rsid w:val="00744628"/>
    <w:rsid w:val="00744DCE"/>
    <w:rsid w:val="00745481"/>
    <w:rsid w:val="0075121D"/>
    <w:rsid w:val="007522D7"/>
    <w:rsid w:val="007524A5"/>
    <w:rsid w:val="0075374A"/>
    <w:rsid w:val="00753FC6"/>
    <w:rsid w:val="00754381"/>
    <w:rsid w:val="0075467B"/>
    <w:rsid w:val="00754C24"/>
    <w:rsid w:val="00754DD8"/>
    <w:rsid w:val="007554F5"/>
    <w:rsid w:val="0075701E"/>
    <w:rsid w:val="007605DA"/>
    <w:rsid w:val="00760631"/>
    <w:rsid w:val="00760AB3"/>
    <w:rsid w:val="00760B40"/>
    <w:rsid w:val="007615BA"/>
    <w:rsid w:val="00761643"/>
    <w:rsid w:val="0076272A"/>
    <w:rsid w:val="007627EF"/>
    <w:rsid w:val="00762B85"/>
    <w:rsid w:val="0076464D"/>
    <w:rsid w:val="0076496A"/>
    <w:rsid w:val="00765C7D"/>
    <w:rsid w:val="00765DFE"/>
    <w:rsid w:val="00765E45"/>
    <w:rsid w:val="00766510"/>
    <w:rsid w:val="00767CD9"/>
    <w:rsid w:val="00770485"/>
    <w:rsid w:val="00770A8C"/>
    <w:rsid w:val="007717BA"/>
    <w:rsid w:val="007721A6"/>
    <w:rsid w:val="007729D9"/>
    <w:rsid w:val="00773954"/>
    <w:rsid w:val="00773FC9"/>
    <w:rsid w:val="00774195"/>
    <w:rsid w:val="007745C0"/>
    <w:rsid w:val="00774871"/>
    <w:rsid w:val="00774D89"/>
    <w:rsid w:val="00775413"/>
    <w:rsid w:val="00775529"/>
    <w:rsid w:val="00777A92"/>
    <w:rsid w:val="0078002E"/>
    <w:rsid w:val="0078064F"/>
    <w:rsid w:val="0078071B"/>
    <w:rsid w:val="00780B15"/>
    <w:rsid w:val="0078109B"/>
    <w:rsid w:val="007810B1"/>
    <w:rsid w:val="007814CE"/>
    <w:rsid w:val="00781B6A"/>
    <w:rsid w:val="00781E9A"/>
    <w:rsid w:val="00782EFB"/>
    <w:rsid w:val="00783A22"/>
    <w:rsid w:val="00783D28"/>
    <w:rsid w:val="007840FA"/>
    <w:rsid w:val="00784520"/>
    <w:rsid w:val="00785A50"/>
    <w:rsid w:val="00785B93"/>
    <w:rsid w:val="00785D12"/>
    <w:rsid w:val="00786196"/>
    <w:rsid w:val="007867B4"/>
    <w:rsid w:val="00786891"/>
    <w:rsid w:val="007876FB"/>
    <w:rsid w:val="007910A0"/>
    <w:rsid w:val="00791A86"/>
    <w:rsid w:val="00791A94"/>
    <w:rsid w:val="00792AA3"/>
    <w:rsid w:val="00792C4A"/>
    <w:rsid w:val="007939DA"/>
    <w:rsid w:val="00793D5C"/>
    <w:rsid w:val="00794BD2"/>
    <w:rsid w:val="00795185"/>
    <w:rsid w:val="00796C40"/>
    <w:rsid w:val="00796D47"/>
    <w:rsid w:val="007975D2"/>
    <w:rsid w:val="0079779C"/>
    <w:rsid w:val="00797C48"/>
    <w:rsid w:val="00797D05"/>
    <w:rsid w:val="007A01D7"/>
    <w:rsid w:val="007A0B76"/>
    <w:rsid w:val="007A0CD3"/>
    <w:rsid w:val="007A1488"/>
    <w:rsid w:val="007A1886"/>
    <w:rsid w:val="007A1A97"/>
    <w:rsid w:val="007A2251"/>
    <w:rsid w:val="007A2C21"/>
    <w:rsid w:val="007A2F34"/>
    <w:rsid w:val="007A30E5"/>
    <w:rsid w:val="007A3810"/>
    <w:rsid w:val="007A4317"/>
    <w:rsid w:val="007A499C"/>
    <w:rsid w:val="007A4A7C"/>
    <w:rsid w:val="007A4C37"/>
    <w:rsid w:val="007A5982"/>
    <w:rsid w:val="007A702D"/>
    <w:rsid w:val="007B0222"/>
    <w:rsid w:val="007B0393"/>
    <w:rsid w:val="007B32F5"/>
    <w:rsid w:val="007B49C7"/>
    <w:rsid w:val="007B4D70"/>
    <w:rsid w:val="007B4D86"/>
    <w:rsid w:val="007B4F08"/>
    <w:rsid w:val="007B5A58"/>
    <w:rsid w:val="007B5B15"/>
    <w:rsid w:val="007B5F92"/>
    <w:rsid w:val="007B6AEE"/>
    <w:rsid w:val="007B7047"/>
    <w:rsid w:val="007B7F4F"/>
    <w:rsid w:val="007C0360"/>
    <w:rsid w:val="007C0522"/>
    <w:rsid w:val="007C11B6"/>
    <w:rsid w:val="007C1478"/>
    <w:rsid w:val="007C2152"/>
    <w:rsid w:val="007C2516"/>
    <w:rsid w:val="007C3193"/>
    <w:rsid w:val="007C3A81"/>
    <w:rsid w:val="007C4AC9"/>
    <w:rsid w:val="007C5D8B"/>
    <w:rsid w:val="007C5DD2"/>
    <w:rsid w:val="007C6350"/>
    <w:rsid w:val="007C64EF"/>
    <w:rsid w:val="007D0082"/>
    <w:rsid w:val="007D022E"/>
    <w:rsid w:val="007D1360"/>
    <w:rsid w:val="007D1C8A"/>
    <w:rsid w:val="007D4810"/>
    <w:rsid w:val="007D49CC"/>
    <w:rsid w:val="007D4E80"/>
    <w:rsid w:val="007D531B"/>
    <w:rsid w:val="007D6838"/>
    <w:rsid w:val="007D7835"/>
    <w:rsid w:val="007E00D9"/>
    <w:rsid w:val="007E071F"/>
    <w:rsid w:val="007E183D"/>
    <w:rsid w:val="007E1BF7"/>
    <w:rsid w:val="007E2000"/>
    <w:rsid w:val="007E3CAF"/>
    <w:rsid w:val="007E41F5"/>
    <w:rsid w:val="007E4820"/>
    <w:rsid w:val="007E4C48"/>
    <w:rsid w:val="007E4E9D"/>
    <w:rsid w:val="007E58C1"/>
    <w:rsid w:val="007E5941"/>
    <w:rsid w:val="007E5E9E"/>
    <w:rsid w:val="007E630F"/>
    <w:rsid w:val="007E64BC"/>
    <w:rsid w:val="007E6540"/>
    <w:rsid w:val="007E6825"/>
    <w:rsid w:val="007E6DAC"/>
    <w:rsid w:val="007E6E4E"/>
    <w:rsid w:val="007F0033"/>
    <w:rsid w:val="007F0195"/>
    <w:rsid w:val="007F242A"/>
    <w:rsid w:val="007F2BD9"/>
    <w:rsid w:val="007F442F"/>
    <w:rsid w:val="007F44C6"/>
    <w:rsid w:val="007F56F3"/>
    <w:rsid w:val="007F570D"/>
    <w:rsid w:val="007F5DAA"/>
    <w:rsid w:val="007F617D"/>
    <w:rsid w:val="007F6963"/>
    <w:rsid w:val="007F7229"/>
    <w:rsid w:val="00800711"/>
    <w:rsid w:val="00801079"/>
    <w:rsid w:val="00801C4A"/>
    <w:rsid w:val="00801F46"/>
    <w:rsid w:val="008022FA"/>
    <w:rsid w:val="00802C3B"/>
    <w:rsid w:val="008036CB"/>
    <w:rsid w:val="0080381B"/>
    <w:rsid w:val="00806A39"/>
    <w:rsid w:val="00806C31"/>
    <w:rsid w:val="008074E7"/>
    <w:rsid w:val="008107BC"/>
    <w:rsid w:val="00810E72"/>
    <w:rsid w:val="00811060"/>
    <w:rsid w:val="008116F0"/>
    <w:rsid w:val="0081246E"/>
    <w:rsid w:val="00812471"/>
    <w:rsid w:val="00812A67"/>
    <w:rsid w:val="00813445"/>
    <w:rsid w:val="00813B40"/>
    <w:rsid w:val="00813EEF"/>
    <w:rsid w:val="00814049"/>
    <w:rsid w:val="00814232"/>
    <w:rsid w:val="00814469"/>
    <w:rsid w:val="008158A6"/>
    <w:rsid w:val="00815D58"/>
    <w:rsid w:val="008160D5"/>
    <w:rsid w:val="00816190"/>
    <w:rsid w:val="00816C9E"/>
    <w:rsid w:val="008241B2"/>
    <w:rsid w:val="0082441A"/>
    <w:rsid w:val="00824766"/>
    <w:rsid w:val="00824AD8"/>
    <w:rsid w:val="00825829"/>
    <w:rsid w:val="00826BCE"/>
    <w:rsid w:val="00826E1E"/>
    <w:rsid w:val="0082711B"/>
    <w:rsid w:val="0082770F"/>
    <w:rsid w:val="00830A40"/>
    <w:rsid w:val="00831065"/>
    <w:rsid w:val="0083147D"/>
    <w:rsid w:val="0083156E"/>
    <w:rsid w:val="00831F6F"/>
    <w:rsid w:val="0083235A"/>
    <w:rsid w:val="008326C3"/>
    <w:rsid w:val="00832948"/>
    <w:rsid w:val="008336A8"/>
    <w:rsid w:val="00833E0B"/>
    <w:rsid w:val="00834176"/>
    <w:rsid w:val="0083558E"/>
    <w:rsid w:val="008356A1"/>
    <w:rsid w:val="0083649F"/>
    <w:rsid w:val="0083684F"/>
    <w:rsid w:val="00837107"/>
    <w:rsid w:val="00837485"/>
    <w:rsid w:val="00837A79"/>
    <w:rsid w:val="00837C69"/>
    <w:rsid w:val="00840B73"/>
    <w:rsid w:val="008415CC"/>
    <w:rsid w:val="008423FA"/>
    <w:rsid w:val="0084259A"/>
    <w:rsid w:val="00842E32"/>
    <w:rsid w:val="0084421F"/>
    <w:rsid w:val="008443CB"/>
    <w:rsid w:val="00844978"/>
    <w:rsid w:val="008460B5"/>
    <w:rsid w:val="00846B4A"/>
    <w:rsid w:val="00846BB7"/>
    <w:rsid w:val="00846C7B"/>
    <w:rsid w:val="0084741A"/>
    <w:rsid w:val="00847C7E"/>
    <w:rsid w:val="00847ECC"/>
    <w:rsid w:val="0085098E"/>
    <w:rsid w:val="00850CD6"/>
    <w:rsid w:val="00850E00"/>
    <w:rsid w:val="0085136C"/>
    <w:rsid w:val="00852A85"/>
    <w:rsid w:val="008532B5"/>
    <w:rsid w:val="00853481"/>
    <w:rsid w:val="0085450E"/>
    <w:rsid w:val="008551C9"/>
    <w:rsid w:val="00855D61"/>
    <w:rsid w:val="00856E29"/>
    <w:rsid w:val="0085710C"/>
    <w:rsid w:val="00857185"/>
    <w:rsid w:val="00857256"/>
    <w:rsid w:val="008579A7"/>
    <w:rsid w:val="00857F65"/>
    <w:rsid w:val="00860652"/>
    <w:rsid w:val="00860ADF"/>
    <w:rsid w:val="00861220"/>
    <w:rsid w:val="00861968"/>
    <w:rsid w:val="00861FF0"/>
    <w:rsid w:val="00862455"/>
    <w:rsid w:val="008629D8"/>
    <w:rsid w:val="00862C75"/>
    <w:rsid w:val="00862FA9"/>
    <w:rsid w:val="008632B2"/>
    <w:rsid w:val="008644F3"/>
    <w:rsid w:val="00864981"/>
    <w:rsid w:val="0086507F"/>
    <w:rsid w:val="00865C18"/>
    <w:rsid w:val="00865FF4"/>
    <w:rsid w:val="008661BB"/>
    <w:rsid w:val="0086756F"/>
    <w:rsid w:val="0086783F"/>
    <w:rsid w:val="00867886"/>
    <w:rsid w:val="008707AB"/>
    <w:rsid w:val="00870DC4"/>
    <w:rsid w:val="008717E6"/>
    <w:rsid w:val="00871BBF"/>
    <w:rsid w:val="00871C3D"/>
    <w:rsid w:val="00872541"/>
    <w:rsid w:val="00872A46"/>
    <w:rsid w:val="00872B43"/>
    <w:rsid w:val="00872E7E"/>
    <w:rsid w:val="00873367"/>
    <w:rsid w:val="00874893"/>
    <w:rsid w:val="00875045"/>
    <w:rsid w:val="00875404"/>
    <w:rsid w:val="00875E21"/>
    <w:rsid w:val="00876328"/>
    <w:rsid w:val="0087782E"/>
    <w:rsid w:val="00877C65"/>
    <w:rsid w:val="00877EFA"/>
    <w:rsid w:val="008807B7"/>
    <w:rsid w:val="00881A84"/>
    <w:rsid w:val="00881B02"/>
    <w:rsid w:val="0088253C"/>
    <w:rsid w:val="0088275F"/>
    <w:rsid w:val="008853F6"/>
    <w:rsid w:val="0088570F"/>
    <w:rsid w:val="0088608B"/>
    <w:rsid w:val="0088625E"/>
    <w:rsid w:val="0088666A"/>
    <w:rsid w:val="008867AE"/>
    <w:rsid w:val="00887667"/>
    <w:rsid w:val="0088766A"/>
    <w:rsid w:val="0088793C"/>
    <w:rsid w:val="00890F25"/>
    <w:rsid w:val="00891369"/>
    <w:rsid w:val="00891653"/>
    <w:rsid w:val="0089209E"/>
    <w:rsid w:val="008930C0"/>
    <w:rsid w:val="0089330A"/>
    <w:rsid w:val="008935DE"/>
    <w:rsid w:val="008937E6"/>
    <w:rsid w:val="00893896"/>
    <w:rsid w:val="00894583"/>
    <w:rsid w:val="008950CE"/>
    <w:rsid w:val="00895248"/>
    <w:rsid w:val="00895572"/>
    <w:rsid w:val="00895ED1"/>
    <w:rsid w:val="00896666"/>
    <w:rsid w:val="00896950"/>
    <w:rsid w:val="00896B1B"/>
    <w:rsid w:val="00896CC1"/>
    <w:rsid w:val="0089736D"/>
    <w:rsid w:val="008979D5"/>
    <w:rsid w:val="008A192A"/>
    <w:rsid w:val="008A24AA"/>
    <w:rsid w:val="008A397C"/>
    <w:rsid w:val="008A4512"/>
    <w:rsid w:val="008A5272"/>
    <w:rsid w:val="008A685C"/>
    <w:rsid w:val="008A77A9"/>
    <w:rsid w:val="008A7EAB"/>
    <w:rsid w:val="008B11DE"/>
    <w:rsid w:val="008B183E"/>
    <w:rsid w:val="008B1AC4"/>
    <w:rsid w:val="008B1D59"/>
    <w:rsid w:val="008B3107"/>
    <w:rsid w:val="008B3E1B"/>
    <w:rsid w:val="008B4072"/>
    <w:rsid w:val="008B414C"/>
    <w:rsid w:val="008B50DA"/>
    <w:rsid w:val="008B536D"/>
    <w:rsid w:val="008B56E0"/>
    <w:rsid w:val="008B591A"/>
    <w:rsid w:val="008B62BC"/>
    <w:rsid w:val="008B651E"/>
    <w:rsid w:val="008B65C8"/>
    <w:rsid w:val="008B71FD"/>
    <w:rsid w:val="008C0A0F"/>
    <w:rsid w:val="008C0D8A"/>
    <w:rsid w:val="008C0EE7"/>
    <w:rsid w:val="008C17BB"/>
    <w:rsid w:val="008C21E3"/>
    <w:rsid w:val="008C25F9"/>
    <w:rsid w:val="008C27A6"/>
    <w:rsid w:val="008C2F90"/>
    <w:rsid w:val="008C4B31"/>
    <w:rsid w:val="008C4CEF"/>
    <w:rsid w:val="008C4EE8"/>
    <w:rsid w:val="008C59EA"/>
    <w:rsid w:val="008C6051"/>
    <w:rsid w:val="008C69CD"/>
    <w:rsid w:val="008C717F"/>
    <w:rsid w:val="008C744E"/>
    <w:rsid w:val="008C7791"/>
    <w:rsid w:val="008C7D05"/>
    <w:rsid w:val="008D02E4"/>
    <w:rsid w:val="008D05E2"/>
    <w:rsid w:val="008D0ABF"/>
    <w:rsid w:val="008D1800"/>
    <w:rsid w:val="008D2291"/>
    <w:rsid w:val="008D3B4A"/>
    <w:rsid w:val="008D4B48"/>
    <w:rsid w:val="008D4F90"/>
    <w:rsid w:val="008D5BA8"/>
    <w:rsid w:val="008D6425"/>
    <w:rsid w:val="008D6F76"/>
    <w:rsid w:val="008D7EBB"/>
    <w:rsid w:val="008E0616"/>
    <w:rsid w:val="008E1754"/>
    <w:rsid w:val="008E1B64"/>
    <w:rsid w:val="008E1F72"/>
    <w:rsid w:val="008E375E"/>
    <w:rsid w:val="008E4E26"/>
    <w:rsid w:val="008E5B23"/>
    <w:rsid w:val="008E739C"/>
    <w:rsid w:val="008E7868"/>
    <w:rsid w:val="008F24F5"/>
    <w:rsid w:val="008F2BBE"/>
    <w:rsid w:val="008F2FFF"/>
    <w:rsid w:val="008F31CE"/>
    <w:rsid w:val="008F36EC"/>
    <w:rsid w:val="008F372F"/>
    <w:rsid w:val="008F4C8D"/>
    <w:rsid w:val="008F4CD7"/>
    <w:rsid w:val="00902B42"/>
    <w:rsid w:val="00903217"/>
    <w:rsid w:val="00903B83"/>
    <w:rsid w:val="00904F83"/>
    <w:rsid w:val="00905C3D"/>
    <w:rsid w:val="00905FD5"/>
    <w:rsid w:val="009062D7"/>
    <w:rsid w:val="009068B6"/>
    <w:rsid w:val="0090774F"/>
    <w:rsid w:val="00907EB2"/>
    <w:rsid w:val="00910279"/>
    <w:rsid w:val="00910405"/>
    <w:rsid w:val="009106BF"/>
    <w:rsid w:val="00910BA2"/>
    <w:rsid w:val="009124AE"/>
    <w:rsid w:val="00912550"/>
    <w:rsid w:val="00912648"/>
    <w:rsid w:val="0091281B"/>
    <w:rsid w:val="009135C1"/>
    <w:rsid w:val="009139E7"/>
    <w:rsid w:val="00913B6E"/>
    <w:rsid w:val="00913C27"/>
    <w:rsid w:val="00913EBB"/>
    <w:rsid w:val="00914322"/>
    <w:rsid w:val="00914B99"/>
    <w:rsid w:val="009175F7"/>
    <w:rsid w:val="00921055"/>
    <w:rsid w:val="00921FEA"/>
    <w:rsid w:val="009220D3"/>
    <w:rsid w:val="00924209"/>
    <w:rsid w:val="009244EC"/>
    <w:rsid w:val="0092573A"/>
    <w:rsid w:val="00925D51"/>
    <w:rsid w:val="00927A22"/>
    <w:rsid w:val="00930DF8"/>
    <w:rsid w:val="0093180E"/>
    <w:rsid w:val="00932732"/>
    <w:rsid w:val="00932783"/>
    <w:rsid w:val="0093297A"/>
    <w:rsid w:val="009329C4"/>
    <w:rsid w:val="009329EA"/>
    <w:rsid w:val="009344BE"/>
    <w:rsid w:val="00934F5D"/>
    <w:rsid w:val="0093586A"/>
    <w:rsid w:val="009375B7"/>
    <w:rsid w:val="009401DF"/>
    <w:rsid w:val="00940643"/>
    <w:rsid w:val="0094090C"/>
    <w:rsid w:val="00941910"/>
    <w:rsid w:val="00942355"/>
    <w:rsid w:val="0094275A"/>
    <w:rsid w:val="00943060"/>
    <w:rsid w:val="009450C7"/>
    <w:rsid w:val="009460D7"/>
    <w:rsid w:val="009464A6"/>
    <w:rsid w:val="009474D3"/>
    <w:rsid w:val="00950776"/>
    <w:rsid w:val="00952492"/>
    <w:rsid w:val="00952873"/>
    <w:rsid w:val="00952FA2"/>
    <w:rsid w:val="00953570"/>
    <w:rsid w:val="009537CE"/>
    <w:rsid w:val="00953AD5"/>
    <w:rsid w:val="0095496E"/>
    <w:rsid w:val="009551F4"/>
    <w:rsid w:val="00955339"/>
    <w:rsid w:val="00957495"/>
    <w:rsid w:val="00961B03"/>
    <w:rsid w:val="00961BD3"/>
    <w:rsid w:val="00961E60"/>
    <w:rsid w:val="00962D91"/>
    <w:rsid w:val="0096318B"/>
    <w:rsid w:val="00963249"/>
    <w:rsid w:val="009637C3"/>
    <w:rsid w:val="00963819"/>
    <w:rsid w:val="00965910"/>
    <w:rsid w:val="00966751"/>
    <w:rsid w:val="00967336"/>
    <w:rsid w:val="00967BC6"/>
    <w:rsid w:val="00967ED9"/>
    <w:rsid w:val="00970577"/>
    <w:rsid w:val="00970D9B"/>
    <w:rsid w:val="009718AE"/>
    <w:rsid w:val="0097243B"/>
    <w:rsid w:val="009724F1"/>
    <w:rsid w:val="0097276E"/>
    <w:rsid w:val="0097290C"/>
    <w:rsid w:val="00972E99"/>
    <w:rsid w:val="0097396D"/>
    <w:rsid w:val="00973D1A"/>
    <w:rsid w:val="00973D34"/>
    <w:rsid w:val="00973DAD"/>
    <w:rsid w:val="00973E53"/>
    <w:rsid w:val="009748F0"/>
    <w:rsid w:val="00974BAC"/>
    <w:rsid w:val="00974E6F"/>
    <w:rsid w:val="009750D7"/>
    <w:rsid w:val="00975867"/>
    <w:rsid w:val="009771E5"/>
    <w:rsid w:val="0097796E"/>
    <w:rsid w:val="00977EBF"/>
    <w:rsid w:val="00980E67"/>
    <w:rsid w:val="009810F6"/>
    <w:rsid w:val="00982C84"/>
    <w:rsid w:val="009839FC"/>
    <w:rsid w:val="00987F3A"/>
    <w:rsid w:val="00990410"/>
    <w:rsid w:val="00990706"/>
    <w:rsid w:val="00991001"/>
    <w:rsid w:val="00991124"/>
    <w:rsid w:val="0099147C"/>
    <w:rsid w:val="00991941"/>
    <w:rsid w:val="00991D09"/>
    <w:rsid w:val="00992CF5"/>
    <w:rsid w:val="009931CC"/>
    <w:rsid w:val="00993BA9"/>
    <w:rsid w:val="00993BD9"/>
    <w:rsid w:val="00993C5C"/>
    <w:rsid w:val="00993D75"/>
    <w:rsid w:val="00993EFA"/>
    <w:rsid w:val="0099400A"/>
    <w:rsid w:val="009941F2"/>
    <w:rsid w:val="00994C46"/>
    <w:rsid w:val="00995771"/>
    <w:rsid w:val="00995942"/>
    <w:rsid w:val="00996D68"/>
    <w:rsid w:val="00997773"/>
    <w:rsid w:val="009977EA"/>
    <w:rsid w:val="00997BFE"/>
    <w:rsid w:val="009A02F4"/>
    <w:rsid w:val="009A0317"/>
    <w:rsid w:val="009A0C17"/>
    <w:rsid w:val="009A0C51"/>
    <w:rsid w:val="009A0EA1"/>
    <w:rsid w:val="009A2B1C"/>
    <w:rsid w:val="009A41CE"/>
    <w:rsid w:val="009A5438"/>
    <w:rsid w:val="009A5A35"/>
    <w:rsid w:val="009A683D"/>
    <w:rsid w:val="009A6CEB"/>
    <w:rsid w:val="009A6D1B"/>
    <w:rsid w:val="009A71CB"/>
    <w:rsid w:val="009A7D13"/>
    <w:rsid w:val="009B08B3"/>
    <w:rsid w:val="009B1580"/>
    <w:rsid w:val="009B27EA"/>
    <w:rsid w:val="009B2B9C"/>
    <w:rsid w:val="009B2BC8"/>
    <w:rsid w:val="009B419A"/>
    <w:rsid w:val="009B5CA6"/>
    <w:rsid w:val="009B6868"/>
    <w:rsid w:val="009B695F"/>
    <w:rsid w:val="009B7C29"/>
    <w:rsid w:val="009C03FC"/>
    <w:rsid w:val="009C0F6D"/>
    <w:rsid w:val="009C2856"/>
    <w:rsid w:val="009C2C59"/>
    <w:rsid w:val="009C2C7B"/>
    <w:rsid w:val="009C3077"/>
    <w:rsid w:val="009C3774"/>
    <w:rsid w:val="009C43B8"/>
    <w:rsid w:val="009C4D3A"/>
    <w:rsid w:val="009C633D"/>
    <w:rsid w:val="009C67D8"/>
    <w:rsid w:val="009C6864"/>
    <w:rsid w:val="009C69D1"/>
    <w:rsid w:val="009C721D"/>
    <w:rsid w:val="009C7B8A"/>
    <w:rsid w:val="009D27B2"/>
    <w:rsid w:val="009D4074"/>
    <w:rsid w:val="009D42A8"/>
    <w:rsid w:val="009D549B"/>
    <w:rsid w:val="009D5F97"/>
    <w:rsid w:val="009D634F"/>
    <w:rsid w:val="009D7230"/>
    <w:rsid w:val="009D7CA8"/>
    <w:rsid w:val="009E20DC"/>
    <w:rsid w:val="009E507F"/>
    <w:rsid w:val="009E5957"/>
    <w:rsid w:val="009E5BEE"/>
    <w:rsid w:val="009E5CD6"/>
    <w:rsid w:val="009E7633"/>
    <w:rsid w:val="009F0179"/>
    <w:rsid w:val="009F04B9"/>
    <w:rsid w:val="009F186D"/>
    <w:rsid w:val="009F225D"/>
    <w:rsid w:val="009F3ED0"/>
    <w:rsid w:val="009F42FC"/>
    <w:rsid w:val="009F4418"/>
    <w:rsid w:val="009F45F0"/>
    <w:rsid w:val="009F53AB"/>
    <w:rsid w:val="009F5AF3"/>
    <w:rsid w:val="009F69BE"/>
    <w:rsid w:val="009F762A"/>
    <w:rsid w:val="00A004E5"/>
    <w:rsid w:val="00A0107F"/>
    <w:rsid w:val="00A01464"/>
    <w:rsid w:val="00A015E5"/>
    <w:rsid w:val="00A01D1D"/>
    <w:rsid w:val="00A029F0"/>
    <w:rsid w:val="00A02A6C"/>
    <w:rsid w:val="00A02AF3"/>
    <w:rsid w:val="00A0339F"/>
    <w:rsid w:val="00A03972"/>
    <w:rsid w:val="00A05E63"/>
    <w:rsid w:val="00A071AF"/>
    <w:rsid w:val="00A07A41"/>
    <w:rsid w:val="00A07F7A"/>
    <w:rsid w:val="00A103AE"/>
    <w:rsid w:val="00A10E29"/>
    <w:rsid w:val="00A10E35"/>
    <w:rsid w:val="00A1113C"/>
    <w:rsid w:val="00A117F1"/>
    <w:rsid w:val="00A11C73"/>
    <w:rsid w:val="00A1272D"/>
    <w:rsid w:val="00A127B5"/>
    <w:rsid w:val="00A1286E"/>
    <w:rsid w:val="00A12CC1"/>
    <w:rsid w:val="00A144F6"/>
    <w:rsid w:val="00A14755"/>
    <w:rsid w:val="00A147CC"/>
    <w:rsid w:val="00A210BD"/>
    <w:rsid w:val="00A22226"/>
    <w:rsid w:val="00A22F62"/>
    <w:rsid w:val="00A23417"/>
    <w:rsid w:val="00A23C98"/>
    <w:rsid w:val="00A24F04"/>
    <w:rsid w:val="00A257A2"/>
    <w:rsid w:val="00A26179"/>
    <w:rsid w:val="00A2626E"/>
    <w:rsid w:val="00A2746C"/>
    <w:rsid w:val="00A27E1F"/>
    <w:rsid w:val="00A27E7C"/>
    <w:rsid w:val="00A300BE"/>
    <w:rsid w:val="00A30C7A"/>
    <w:rsid w:val="00A329FD"/>
    <w:rsid w:val="00A33644"/>
    <w:rsid w:val="00A33F9C"/>
    <w:rsid w:val="00A3407A"/>
    <w:rsid w:val="00A34748"/>
    <w:rsid w:val="00A35C53"/>
    <w:rsid w:val="00A36659"/>
    <w:rsid w:val="00A36704"/>
    <w:rsid w:val="00A370E9"/>
    <w:rsid w:val="00A371CC"/>
    <w:rsid w:val="00A377CE"/>
    <w:rsid w:val="00A40439"/>
    <w:rsid w:val="00A41A5C"/>
    <w:rsid w:val="00A42076"/>
    <w:rsid w:val="00A425E9"/>
    <w:rsid w:val="00A42F93"/>
    <w:rsid w:val="00A43A73"/>
    <w:rsid w:val="00A44195"/>
    <w:rsid w:val="00A452CC"/>
    <w:rsid w:val="00A45FBD"/>
    <w:rsid w:val="00A461BD"/>
    <w:rsid w:val="00A47CD9"/>
    <w:rsid w:val="00A47D2C"/>
    <w:rsid w:val="00A50AF8"/>
    <w:rsid w:val="00A50D52"/>
    <w:rsid w:val="00A5204A"/>
    <w:rsid w:val="00A53C7D"/>
    <w:rsid w:val="00A5408E"/>
    <w:rsid w:val="00A542FA"/>
    <w:rsid w:val="00A560F7"/>
    <w:rsid w:val="00A56D91"/>
    <w:rsid w:val="00A57B59"/>
    <w:rsid w:val="00A611EF"/>
    <w:rsid w:val="00A61C9A"/>
    <w:rsid w:val="00A61E04"/>
    <w:rsid w:val="00A6257A"/>
    <w:rsid w:val="00A63E0A"/>
    <w:rsid w:val="00A64483"/>
    <w:rsid w:val="00A64AD2"/>
    <w:rsid w:val="00A65127"/>
    <w:rsid w:val="00A6514E"/>
    <w:rsid w:val="00A65B97"/>
    <w:rsid w:val="00A70EB4"/>
    <w:rsid w:val="00A7102E"/>
    <w:rsid w:val="00A728BB"/>
    <w:rsid w:val="00A72A36"/>
    <w:rsid w:val="00A72A85"/>
    <w:rsid w:val="00A745E0"/>
    <w:rsid w:val="00A74D8F"/>
    <w:rsid w:val="00A75250"/>
    <w:rsid w:val="00A76FE1"/>
    <w:rsid w:val="00A77CB5"/>
    <w:rsid w:val="00A8000E"/>
    <w:rsid w:val="00A80588"/>
    <w:rsid w:val="00A80B51"/>
    <w:rsid w:val="00A80C14"/>
    <w:rsid w:val="00A81CA5"/>
    <w:rsid w:val="00A828DF"/>
    <w:rsid w:val="00A82BEB"/>
    <w:rsid w:val="00A8383E"/>
    <w:rsid w:val="00A839DE"/>
    <w:rsid w:val="00A83EC1"/>
    <w:rsid w:val="00A83FEC"/>
    <w:rsid w:val="00A850FC"/>
    <w:rsid w:val="00A86434"/>
    <w:rsid w:val="00A87A53"/>
    <w:rsid w:val="00A87BDA"/>
    <w:rsid w:val="00A91520"/>
    <w:rsid w:val="00A92BA7"/>
    <w:rsid w:val="00A9310D"/>
    <w:rsid w:val="00A9489B"/>
    <w:rsid w:val="00A95420"/>
    <w:rsid w:val="00A95659"/>
    <w:rsid w:val="00A961EC"/>
    <w:rsid w:val="00A962CC"/>
    <w:rsid w:val="00A9663F"/>
    <w:rsid w:val="00A96B4D"/>
    <w:rsid w:val="00A96F3F"/>
    <w:rsid w:val="00A96F94"/>
    <w:rsid w:val="00AA1133"/>
    <w:rsid w:val="00AA231B"/>
    <w:rsid w:val="00AA2F24"/>
    <w:rsid w:val="00AA32BE"/>
    <w:rsid w:val="00AA3AAF"/>
    <w:rsid w:val="00AA4DA3"/>
    <w:rsid w:val="00AA64E8"/>
    <w:rsid w:val="00AA6946"/>
    <w:rsid w:val="00AA6A61"/>
    <w:rsid w:val="00AB0599"/>
    <w:rsid w:val="00AB110A"/>
    <w:rsid w:val="00AB1175"/>
    <w:rsid w:val="00AB120A"/>
    <w:rsid w:val="00AB25D6"/>
    <w:rsid w:val="00AB2909"/>
    <w:rsid w:val="00AB2DAE"/>
    <w:rsid w:val="00AB351E"/>
    <w:rsid w:val="00AB35D5"/>
    <w:rsid w:val="00AB3F06"/>
    <w:rsid w:val="00AB4A05"/>
    <w:rsid w:val="00AB51F0"/>
    <w:rsid w:val="00AB52C5"/>
    <w:rsid w:val="00AB5312"/>
    <w:rsid w:val="00AB5473"/>
    <w:rsid w:val="00AB6805"/>
    <w:rsid w:val="00AB7418"/>
    <w:rsid w:val="00AB79AD"/>
    <w:rsid w:val="00AC2B4C"/>
    <w:rsid w:val="00AC2D1B"/>
    <w:rsid w:val="00AC4230"/>
    <w:rsid w:val="00AC4349"/>
    <w:rsid w:val="00AC52BF"/>
    <w:rsid w:val="00AC5DF4"/>
    <w:rsid w:val="00AC74F1"/>
    <w:rsid w:val="00AC7A17"/>
    <w:rsid w:val="00AD0A17"/>
    <w:rsid w:val="00AD0FBB"/>
    <w:rsid w:val="00AD15FA"/>
    <w:rsid w:val="00AD2FCC"/>
    <w:rsid w:val="00AD36EE"/>
    <w:rsid w:val="00AD41E2"/>
    <w:rsid w:val="00AD5685"/>
    <w:rsid w:val="00AD68A7"/>
    <w:rsid w:val="00AD69B6"/>
    <w:rsid w:val="00AD6B92"/>
    <w:rsid w:val="00AD741C"/>
    <w:rsid w:val="00AD76EC"/>
    <w:rsid w:val="00AD79C7"/>
    <w:rsid w:val="00AE1024"/>
    <w:rsid w:val="00AE1902"/>
    <w:rsid w:val="00AE2103"/>
    <w:rsid w:val="00AE31DD"/>
    <w:rsid w:val="00AE32B9"/>
    <w:rsid w:val="00AE4447"/>
    <w:rsid w:val="00AE44E1"/>
    <w:rsid w:val="00AE582D"/>
    <w:rsid w:val="00AE66F9"/>
    <w:rsid w:val="00AE6B1C"/>
    <w:rsid w:val="00AF069D"/>
    <w:rsid w:val="00AF26CF"/>
    <w:rsid w:val="00AF2D58"/>
    <w:rsid w:val="00AF3594"/>
    <w:rsid w:val="00AF3752"/>
    <w:rsid w:val="00AF3974"/>
    <w:rsid w:val="00AF4E20"/>
    <w:rsid w:val="00AF57BC"/>
    <w:rsid w:val="00AF5A15"/>
    <w:rsid w:val="00AF622B"/>
    <w:rsid w:val="00AF66D6"/>
    <w:rsid w:val="00AF6788"/>
    <w:rsid w:val="00B014FF"/>
    <w:rsid w:val="00B01B10"/>
    <w:rsid w:val="00B01D25"/>
    <w:rsid w:val="00B020FD"/>
    <w:rsid w:val="00B023FC"/>
    <w:rsid w:val="00B05999"/>
    <w:rsid w:val="00B06C00"/>
    <w:rsid w:val="00B07758"/>
    <w:rsid w:val="00B078A4"/>
    <w:rsid w:val="00B102D4"/>
    <w:rsid w:val="00B10804"/>
    <w:rsid w:val="00B10F70"/>
    <w:rsid w:val="00B11445"/>
    <w:rsid w:val="00B1276F"/>
    <w:rsid w:val="00B12F12"/>
    <w:rsid w:val="00B1399D"/>
    <w:rsid w:val="00B13A5F"/>
    <w:rsid w:val="00B1590A"/>
    <w:rsid w:val="00B161E0"/>
    <w:rsid w:val="00B1673A"/>
    <w:rsid w:val="00B168EF"/>
    <w:rsid w:val="00B16C4A"/>
    <w:rsid w:val="00B17172"/>
    <w:rsid w:val="00B17589"/>
    <w:rsid w:val="00B1779B"/>
    <w:rsid w:val="00B20596"/>
    <w:rsid w:val="00B20BC8"/>
    <w:rsid w:val="00B20FB7"/>
    <w:rsid w:val="00B21201"/>
    <w:rsid w:val="00B216FC"/>
    <w:rsid w:val="00B21B30"/>
    <w:rsid w:val="00B2337B"/>
    <w:rsid w:val="00B2410F"/>
    <w:rsid w:val="00B24B19"/>
    <w:rsid w:val="00B258EC"/>
    <w:rsid w:val="00B25ADD"/>
    <w:rsid w:val="00B27FD7"/>
    <w:rsid w:val="00B302D9"/>
    <w:rsid w:val="00B30908"/>
    <w:rsid w:val="00B30F1C"/>
    <w:rsid w:val="00B31592"/>
    <w:rsid w:val="00B3263F"/>
    <w:rsid w:val="00B354DA"/>
    <w:rsid w:val="00B359AE"/>
    <w:rsid w:val="00B35BF3"/>
    <w:rsid w:val="00B35FBA"/>
    <w:rsid w:val="00B36448"/>
    <w:rsid w:val="00B373A3"/>
    <w:rsid w:val="00B37B80"/>
    <w:rsid w:val="00B37FDF"/>
    <w:rsid w:val="00B408DE"/>
    <w:rsid w:val="00B41024"/>
    <w:rsid w:val="00B410F8"/>
    <w:rsid w:val="00B41E47"/>
    <w:rsid w:val="00B41ECE"/>
    <w:rsid w:val="00B424A8"/>
    <w:rsid w:val="00B44549"/>
    <w:rsid w:val="00B45DB5"/>
    <w:rsid w:val="00B469D0"/>
    <w:rsid w:val="00B50BBD"/>
    <w:rsid w:val="00B51046"/>
    <w:rsid w:val="00B514AF"/>
    <w:rsid w:val="00B51756"/>
    <w:rsid w:val="00B51807"/>
    <w:rsid w:val="00B51CAA"/>
    <w:rsid w:val="00B51CEE"/>
    <w:rsid w:val="00B5221C"/>
    <w:rsid w:val="00B52254"/>
    <w:rsid w:val="00B52328"/>
    <w:rsid w:val="00B52934"/>
    <w:rsid w:val="00B52AA8"/>
    <w:rsid w:val="00B541CF"/>
    <w:rsid w:val="00B541E5"/>
    <w:rsid w:val="00B54BE7"/>
    <w:rsid w:val="00B54C95"/>
    <w:rsid w:val="00B54CF7"/>
    <w:rsid w:val="00B54D30"/>
    <w:rsid w:val="00B550DD"/>
    <w:rsid w:val="00B55931"/>
    <w:rsid w:val="00B6091B"/>
    <w:rsid w:val="00B6155C"/>
    <w:rsid w:val="00B61D12"/>
    <w:rsid w:val="00B6278C"/>
    <w:rsid w:val="00B63260"/>
    <w:rsid w:val="00B63DE9"/>
    <w:rsid w:val="00B643D8"/>
    <w:rsid w:val="00B646DD"/>
    <w:rsid w:val="00B64ECA"/>
    <w:rsid w:val="00B64F96"/>
    <w:rsid w:val="00B65DF5"/>
    <w:rsid w:val="00B664E1"/>
    <w:rsid w:val="00B66CE2"/>
    <w:rsid w:val="00B66FA4"/>
    <w:rsid w:val="00B67C34"/>
    <w:rsid w:val="00B75F95"/>
    <w:rsid w:val="00B76AB5"/>
    <w:rsid w:val="00B76B58"/>
    <w:rsid w:val="00B77347"/>
    <w:rsid w:val="00B77769"/>
    <w:rsid w:val="00B77980"/>
    <w:rsid w:val="00B8031F"/>
    <w:rsid w:val="00B80813"/>
    <w:rsid w:val="00B81C90"/>
    <w:rsid w:val="00B81F37"/>
    <w:rsid w:val="00B824B3"/>
    <w:rsid w:val="00B83557"/>
    <w:rsid w:val="00B83B54"/>
    <w:rsid w:val="00B84A87"/>
    <w:rsid w:val="00B85A0E"/>
    <w:rsid w:val="00B877EE"/>
    <w:rsid w:val="00B90358"/>
    <w:rsid w:val="00B9063E"/>
    <w:rsid w:val="00B920A2"/>
    <w:rsid w:val="00B92617"/>
    <w:rsid w:val="00B92D22"/>
    <w:rsid w:val="00B93015"/>
    <w:rsid w:val="00B93490"/>
    <w:rsid w:val="00B9448B"/>
    <w:rsid w:val="00B94EA2"/>
    <w:rsid w:val="00B953B4"/>
    <w:rsid w:val="00B953CE"/>
    <w:rsid w:val="00B95821"/>
    <w:rsid w:val="00B9602C"/>
    <w:rsid w:val="00B972AE"/>
    <w:rsid w:val="00B97BF4"/>
    <w:rsid w:val="00BA1188"/>
    <w:rsid w:val="00BA1CAE"/>
    <w:rsid w:val="00BA2167"/>
    <w:rsid w:val="00BA3EEE"/>
    <w:rsid w:val="00BA4D55"/>
    <w:rsid w:val="00BA50B8"/>
    <w:rsid w:val="00BA6FA9"/>
    <w:rsid w:val="00BA740A"/>
    <w:rsid w:val="00BB036E"/>
    <w:rsid w:val="00BB03BE"/>
    <w:rsid w:val="00BB0F20"/>
    <w:rsid w:val="00BB17C8"/>
    <w:rsid w:val="00BB1B62"/>
    <w:rsid w:val="00BB1F75"/>
    <w:rsid w:val="00BB2075"/>
    <w:rsid w:val="00BB2930"/>
    <w:rsid w:val="00BB2B81"/>
    <w:rsid w:val="00BB2EA3"/>
    <w:rsid w:val="00BB2F9B"/>
    <w:rsid w:val="00BB353F"/>
    <w:rsid w:val="00BB40E7"/>
    <w:rsid w:val="00BB4A9D"/>
    <w:rsid w:val="00BB524F"/>
    <w:rsid w:val="00BB71D4"/>
    <w:rsid w:val="00BC1896"/>
    <w:rsid w:val="00BC1B59"/>
    <w:rsid w:val="00BC2C7E"/>
    <w:rsid w:val="00BC2D17"/>
    <w:rsid w:val="00BC3E63"/>
    <w:rsid w:val="00BC4C48"/>
    <w:rsid w:val="00BC6087"/>
    <w:rsid w:val="00BC69E7"/>
    <w:rsid w:val="00BC732C"/>
    <w:rsid w:val="00BC76B9"/>
    <w:rsid w:val="00BD0010"/>
    <w:rsid w:val="00BD091A"/>
    <w:rsid w:val="00BD1072"/>
    <w:rsid w:val="00BD12B9"/>
    <w:rsid w:val="00BD32FF"/>
    <w:rsid w:val="00BD3901"/>
    <w:rsid w:val="00BD4A7B"/>
    <w:rsid w:val="00BD6824"/>
    <w:rsid w:val="00BD6EF0"/>
    <w:rsid w:val="00BD7120"/>
    <w:rsid w:val="00BD7B84"/>
    <w:rsid w:val="00BE04B7"/>
    <w:rsid w:val="00BE08AC"/>
    <w:rsid w:val="00BE10B7"/>
    <w:rsid w:val="00BE18B2"/>
    <w:rsid w:val="00BE1AA7"/>
    <w:rsid w:val="00BE1FAA"/>
    <w:rsid w:val="00BE1FBD"/>
    <w:rsid w:val="00BE29D7"/>
    <w:rsid w:val="00BE2A77"/>
    <w:rsid w:val="00BE2AE9"/>
    <w:rsid w:val="00BE2C92"/>
    <w:rsid w:val="00BE2EA7"/>
    <w:rsid w:val="00BE3ACA"/>
    <w:rsid w:val="00BE4511"/>
    <w:rsid w:val="00BE4DCA"/>
    <w:rsid w:val="00BE5068"/>
    <w:rsid w:val="00BE5150"/>
    <w:rsid w:val="00BE588B"/>
    <w:rsid w:val="00BE65BE"/>
    <w:rsid w:val="00BE748E"/>
    <w:rsid w:val="00BE7B2A"/>
    <w:rsid w:val="00BE7BA1"/>
    <w:rsid w:val="00BE7BBB"/>
    <w:rsid w:val="00BE7CD5"/>
    <w:rsid w:val="00BE7D19"/>
    <w:rsid w:val="00BF059C"/>
    <w:rsid w:val="00BF0C4D"/>
    <w:rsid w:val="00BF2167"/>
    <w:rsid w:val="00BF4657"/>
    <w:rsid w:val="00BF57A9"/>
    <w:rsid w:val="00BF5EEE"/>
    <w:rsid w:val="00BF6590"/>
    <w:rsid w:val="00BF6C48"/>
    <w:rsid w:val="00BF7571"/>
    <w:rsid w:val="00BF7658"/>
    <w:rsid w:val="00BF7879"/>
    <w:rsid w:val="00C00544"/>
    <w:rsid w:val="00C00784"/>
    <w:rsid w:val="00C00B98"/>
    <w:rsid w:val="00C01D07"/>
    <w:rsid w:val="00C01E70"/>
    <w:rsid w:val="00C02A6E"/>
    <w:rsid w:val="00C03E14"/>
    <w:rsid w:val="00C04E04"/>
    <w:rsid w:val="00C05B0B"/>
    <w:rsid w:val="00C066FE"/>
    <w:rsid w:val="00C10749"/>
    <w:rsid w:val="00C10B4D"/>
    <w:rsid w:val="00C11800"/>
    <w:rsid w:val="00C12B1B"/>
    <w:rsid w:val="00C12F94"/>
    <w:rsid w:val="00C13E64"/>
    <w:rsid w:val="00C14005"/>
    <w:rsid w:val="00C14CD9"/>
    <w:rsid w:val="00C1510B"/>
    <w:rsid w:val="00C1528C"/>
    <w:rsid w:val="00C15BF1"/>
    <w:rsid w:val="00C20710"/>
    <w:rsid w:val="00C209FC"/>
    <w:rsid w:val="00C20D63"/>
    <w:rsid w:val="00C20F28"/>
    <w:rsid w:val="00C2275A"/>
    <w:rsid w:val="00C22DCC"/>
    <w:rsid w:val="00C25177"/>
    <w:rsid w:val="00C2639E"/>
    <w:rsid w:val="00C26CAF"/>
    <w:rsid w:val="00C27057"/>
    <w:rsid w:val="00C27103"/>
    <w:rsid w:val="00C30730"/>
    <w:rsid w:val="00C30C01"/>
    <w:rsid w:val="00C30D4A"/>
    <w:rsid w:val="00C322AD"/>
    <w:rsid w:val="00C3261F"/>
    <w:rsid w:val="00C34D7F"/>
    <w:rsid w:val="00C34E25"/>
    <w:rsid w:val="00C34F8A"/>
    <w:rsid w:val="00C35CC9"/>
    <w:rsid w:val="00C36410"/>
    <w:rsid w:val="00C366B9"/>
    <w:rsid w:val="00C36733"/>
    <w:rsid w:val="00C3726C"/>
    <w:rsid w:val="00C3742E"/>
    <w:rsid w:val="00C3757F"/>
    <w:rsid w:val="00C3777F"/>
    <w:rsid w:val="00C37FBB"/>
    <w:rsid w:val="00C40479"/>
    <w:rsid w:val="00C40AD0"/>
    <w:rsid w:val="00C4152F"/>
    <w:rsid w:val="00C417D7"/>
    <w:rsid w:val="00C421FA"/>
    <w:rsid w:val="00C42E29"/>
    <w:rsid w:val="00C44F32"/>
    <w:rsid w:val="00C45F34"/>
    <w:rsid w:val="00C4636A"/>
    <w:rsid w:val="00C4677B"/>
    <w:rsid w:val="00C46CDD"/>
    <w:rsid w:val="00C46E7E"/>
    <w:rsid w:val="00C476BF"/>
    <w:rsid w:val="00C47CA5"/>
    <w:rsid w:val="00C50DA4"/>
    <w:rsid w:val="00C50EDC"/>
    <w:rsid w:val="00C51EBE"/>
    <w:rsid w:val="00C520FF"/>
    <w:rsid w:val="00C5371B"/>
    <w:rsid w:val="00C54A53"/>
    <w:rsid w:val="00C54B68"/>
    <w:rsid w:val="00C54CF7"/>
    <w:rsid w:val="00C54E72"/>
    <w:rsid w:val="00C559C0"/>
    <w:rsid w:val="00C56984"/>
    <w:rsid w:val="00C56C79"/>
    <w:rsid w:val="00C57331"/>
    <w:rsid w:val="00C57AE3"/>
    <w:rsid w:val="00C60031"/>
    <w:rsid w:val="00C61092"/>
    <w:rsid w:val="00C6130B"/>
    <w:rsid w:val="00C6213F"/>
    <w:rsid w:val="00C626AE"/>
    <w:rsid w:val="00C63099"/>
    <w:rsid w:val="00C630C8"/>
    <w:rsid w:val="00C63A6D"/>
    <w:rsid w:val="00C64000"/>
    <w:rsid w:val="00C64392"/>
    <w:rsid w:val="00C64CFB"/>
    <w:rsid w:val="00C656D9"/>
    <w:rsid w:val="00C70478"/>
    <w:rsid w:val="00C70493"/>
    <w:rsid w:val="00C70909"/>
    <w:rsid w:val="00C70A93"/>
    <w:rsid w:val="00C70C37"/>
    <w:rsid w:val="00C73B31"/>
    <w:rsid w:val="00C745B4"/>
    <w:rsid w:val="00C74DFF"/>
    <w:rsid w:val="00C7601C"/>
    <w:rsid w:val="00C767A9"/>
    <w:rsid w:val="00C80DEC"/>
    <w:rsid w:val="00C81B2D"/>
    <w:rsid w:val="00C82882"/>
    <w:rsid w:val="00C828DA"/>
    <w:rsid w:val="00C82B2B"/>
    <w:rsid w:val="00C82B6C"/>
    <w:rsid w:val="00C84347"/>
    <w:rsid w:val="00C8439F"/>
    <w:rsid w:val="00C8483D"/>
    <w:rsid w:val="00C84FA1"/>
    <w:rsid w:val="00C85BD1"/>
    <w:rsid w:val="00C863A2"/>
    <w:rsid w:val="00C87AA2"/>
    <w:rsid w:val="00C907F9"/>
    <w:rsid w:val="00C9257C"/>
    <w:rsid w:val="00C93437"/>
    <w:rsid w:val="00C93B51"/>
    <w:rsid w:val="00C9407A"/>
    <w:rsid w:val="00C94AEA"/>
    <w:rsid w:val="00C95F50"/>
    <w:rsid w:val="00C963B2"/>
    <w:rsid w:val="00C96638"/>
    <w:rsid w:val="00C968C1"/>
    <w:rsid w:val="00C96D96"/>
    <w:rsid w:val="00C9755B"/>
    <w:rsid w:val="00C976F8"/>
    <w:rsid w:val="00C97996"/>
    <w:rsid w:val="00CA10BB"/>
    <w:rsid w:val="00CA162A"/>
    <w:rsid w:val="00CA39B9"/>
    <w:rsid w:val="00CA4247"/>
    <w:rsid w:val="00CA5624"/>
    <w:rsid w:val="00CA5DFB"/>
    <w:rsid w:val="00CA5F5F"/>
    <w:rsid w:val="00CA6ED3"/>
    <w:rsid w:val="00CB0286"/>
    <w:rsid w:val="00CB0A15"/>
    <w:rsid w:val="00CB189A"/>
    <w:rsid w:val="00CB235E"/>
    <w:rsid w:val="00CB2AB4"/>
    <w:rsid w:val="00CB2AC5"/>
    <w:rsid w:val="00CB3A3E"/>
    <w:rsid w:val="00CB49D8"/>
    <w:rsid w:val="00CB4B87"/>
    <w:rsid w:val="00CB4C53"/>
    <w:rsid w:val="00CB4F16"/>
    <w:rsid w:val="00CB5398"/>
    <w:rsid w:val="00CB7729"/>
    <w:rsid w:val="00CB7EC6"/>
    <w:rsid w:val="00CC0602"/>
    <w:rsid w:val="00CC1C4F"/>
    <w:rsid w:val="00CC2620"/>
    <w:rsid w:val="00CC29EB"/>
    <w:rsid w:val="00CC30CE"/>
    <w:rsid w:val="00CC3DDB"/>
    <w:rsid w:val="00CC5113"/>
    <w:rsid w:val="00CC5994"/>
    <w:rsid w:val="00CC625C"/>
    <w:rsid w:val="00CC6E76"/>
    <w:rsid w:val="00CD0030"/>
    <w:rsid w:val="00CD087C"/>
    <w:rsid w:val="00CD0E81"/>
    <w:rsid w:val="00CD152F"/>
    <w:rsid w:val="00CD1689"/>
    <w:rsid w:val="00CD22C0"/>
    <w:rsid w:val="00CD3955"/>
    <w:rsid w:val="00CD3AE8"/>
    <w:rsid w:val="00CD4B54"/>
    <w:rsid w:val="00CD6C9A"/>
    <w:rsid w:val="00CD77ED"/>
    <w:rsid w:val="00CD7C68"/>
    <w:rsid w:val="00CD7E9E"/>
    <w:rsid w:val="00CE1481"/>
    <w:rsid w:val="00CE22B0"/>
    <w:rsid w:val="00CE24D5"/>
    <w:rsid w:val="00CE250F"/>
    <w:rsid w:val="00CE2B16"/>
    <w:rsid w:val="00CE2BDB"/>
    <w:rsid w:val="00CE343D"/>
    <w:rsid w:val="00CE420E"/>
    <w:rsid w:val="00CE436F"/>
    <w:rsid w:val="00CE4EB6"/>
    <w:rsid w:val="00CE5000"/>
    <w:rsid w:val="00CE53E0"/>
    <w:rsid w:val="00CE5C21"/>
    <w:rsid w:val="00CE5CFD"/>
    <w:rsid w:val="00CE6876"/>
    <w:rsid w:val="00CE69E4"/>
    <w:rsid w:val="00CE6AC8"/>
    <w:rsid w:val="00CE6B12"/>
    <w:rsid w:val="00CE6FAE"/>
    <w:rsid w:val="00CE77F5"/>
    <w:rsid w:val="00CF067A"/>
    <w:rsid w:val="00CF0ABC"/>
    <w:rsid w:val="00CF0C2A"/>
    <w:rsid w:val="00CF13B2"/>
    <w:rsid w:val="00CF1D74"/>
    <w:rsid w:val="00CF2154"/>
    <w:rsid w:val="00CF2732"/>
    <w:rsid w:val="00CF2D7C"/>
    <w:rsid w:val="00CF52EB"/>
    <w:rsid w:val="00D017BB"/>
    <w:rsid w:val="00D01C3F"/>
    <w:rsid w:val="00D01CB4"/>
    <w:rsid w:val="00D02CEE"/>
    <w:rsid w:val="00D03361"/>
    <w:rsid w:val="00D036C6"/>
    <w:rsid w:val="00D03C05"/>
    <w:rsid w:val="00D045AF"/>
    <w:rsid w:val="00D052E4"/>
    <w:rsid w:val="00D062A2"/>
    <w:rsid w:val="00D0646A"/>
    <w:rsid w:val="00D069E2"/>
    <w:rsid w:val="00D06BC8"/>
    <w:rsid w:val="00D06FFF"/>
    <w:rsid w:val="00D074D1"/>
    <w:rsid w:val="00D07F49"/>
    <w:rsid w:val="00D10378"/>
    <w:rsid w:val="00D103CB"/>
    <w:rsid w:val="00D106D9"/>
    <w:rsid w:val="00D107E6"/>
    <w:rsid w:val="00D111F9"/>
    <w:rsid w:val="00D11895"/>
    <w:rsid w:val="00D121F0"/>
    <w:rsid w:val="00D134B4"/>
    <w:rsid w:val="00D13DE1"/>
    <w:rsid w:val="00D1419C"/>
    <w:rsid w:val="00D14DC9"/>
    <w:rsid w:val="00D14EEE"/>
    <w:rsid w:val="00D15C0C"/>
    <w:rsid w:val="00D178E5"/>
    <w:rsid w:val="00D17CFF"/>
    <w:rsid w:val="00D17D43"/>
    <w:rsid w:val="00D20609"/>
    <w:rsid w:val="00D21B0C"/>
    <w:rsid w:val="00D21C1B"/>
    <w:rsid w:val="00D21CFE"/>
    <w:rsid w:val="00D23BDE"/>
    <w:rsid w:val="00D23E4B"/>
    <w:rsid w:val="00D23EBF"/>
    <w:rsid w:val="00D24E73"/>
    <w:rsid w:val="00D250C6"/>
    <w:rsid w:val="00D27223"/>
    <w:rsid w:val="00D273BC"/>
    <w:rsid w:val="00D27F35"/>
    <w:rsid w:val="00D3040F"/>
    <w:rsid w:val="00D307B3"/>
    <w:rsid w:val="00D32902"/>
    <w:rsid w:val="00D32C3E"/>
    <w:rsid w:val="00D32F43"/>
    <w:rsid w:val="00D33820"/>
    <w:rsid w:val="00D33A0A"/>
    <w:rsid w:val="00D33C1D"/>
    <w:rsid w:val="00D349D0"/>
    <w:rsid w:val="00D35262"/>
    <w:rsid w:val="00D356D8"/>
    <w:rsid w:val="00D35D0C"/>
    <w:rsid w:val="00D35E60"/>
    <w:rsid w:val="00D36AFA"/>
    <w:rsid w:val="00D36F54"/>
    <w:rsid w:val="00D378D7"/>
    <w:rsid w:val="00D37E8C"/>
    <w:rsid w:val="00D40267"/>
    <w:rsid w:val="00D40EFC"/>
    <w:rsid w:val="00D41053"/>
    <w:rsid w:val="00D4214A"/>
    <w:rsid w:val="00D43198"/>
    <w:rsid w:val="00D439E3"/>
    <w:rsid w:val="00D440BC"/>
    <w:rsid w:val="00D4475E"/>
    <w:rsid w:val="00D45BCD"/>
    <w:rsid w:val="00D46335"/>
    <w:rsid w:val="00D46E15"/>
    <w:rsid w:val="00D470BA"/>
    <w:rsid w:val="00D475A5"/>
    <w:rsid w:val="00D507C7"/>
    <w:rsid w:val="00D51EBE"/>
    <w:rsid w:val="00D52F31"/>
    <w:rsid w:val="00D533C9"/>
    <w:rsid w:val="00D54146"/>
    <w:rsid w:val="00D566CC"/>
    <w:rsid w:val="00D56E32"/>
    <w:rsid w:val="00D57733"/>
    <w:rsid w:val="00D616E5"/>
    <w:rsid w:val="00D63141"/>
    <w:rsid w:val="00D63A19"/>
    <w:rsid w:val="00D64381"/>
    <w:rsid w:val="00D64C8A"/>
    <w:rsid w:val="00D651E8"/>
    <w:rsid w:val="00D663FC"/>
    <w:rsid w:val="00D672F2"/>
    <w:rsid w:val="00D701DA"/>
    <w:rsid w:val="00D70359"/>
    <w:rsid w:val="00D7041A"/>
    <w:rsid w:val="00D70435"/>
    <w:rsid w:val="00D7104E"/>
    <w:rsid w:val="00D72E30"/>
    <w:rsid w:val="00D72F48"/>
    <w:rsid w:val="00D7585D"/>
    <w:rsid w:val="00D75D28"/>
    <w:rsid w:val="00D76302"/>
    <w:rsid w:val="00D765CB"/>
    <w:rsid w:val="00D801F5"/>
    <w:rsid w:val="00D815A5"/>
    <w:rsid w:val="00D81729"/>
    <w:rsid w:val="00D81A9B"/>
    <w:rsid w:val="00D8340B"/>
    <w:rsid w:val="00D83520"/>
    <w:rsid w:val="00D836E2"/>
    <w:rsid w:val="00D84C9C"/>
    <w:rsid w:val="00D85866"/>
    <w:rsid w:val="00D85E1E"/>
    <w:rsid w:val="00D85E52"/>
    <w:rsid w:val="00D85EC5"/>
    <w:rsid w:val="00D8614A"/>
    <w:rsid w:val="00D865BF"/>
    <w:rsid w:val="00D91800"/>
    <w:rsid w:val="00D91E2E"/>
    <w:rsid w:val="00D921DE"/>
    <w:rsid w:val="00D948E0"/>
    <w:rsid w:val="00D953D2"/>
    <w:rsid w:val="00D958E6"/>
    <w:rsid w:val="00D963C7"/>
    <w:rsid w:val="00D96891"/>
    <w:rsid w:val="00D96E72"/>
    <w:rsid w:val="00DA0231"/>
    <w:rsid w:val="00DA04E0"/>
    <w:rsid w:val="00DA051B"/>
    <w:rsid w:val="00DA0DAF"/>
    <w:rsid w:val="00DA13D8"/>
    <w:rsid w:val="00DA1429"/>
    <w:rsid w:val="00DA16E3"/>
    <w:rsid w:val="00DA26AB"/>
    <w:rsid w:val="00DA31FB"/>
    <w:rsid w:val="00DA3803"/>
    <w:rsid w:val="00DA3AC8"/>
    <w:rsid w:val="00DA40ED"/>
    <w:rsid w:val="00DA4D96"/>
    <w:rsid w:val="00DA574F"/>
    <w:rsid w:val="00DA5FDF"/>
    <w:rsid w:val="00DA64D6"/>
    <w:rsid w:val="00DA7EAC"/>
    <w:rsid w:val="00DB12CC"/>
    <w:rsid w:val="00DB1C47"/>
    <w:rsid w:val="00DB29CD"/>
    <w:rsid w:val="00DB387B"/>
    <w:rsid w:val="00DB38A3"/>
    <w:rsid w:val="00DB3A6A"/>
    <w:rsid w:val="00DB4DB0"/>
    <w:rsid w:val="00DB561D"/>
    <w:rsid w:val="00DB6171"/>
    <w:rsid w:val="00DB645E"/>
    <w:rsid w:val="00DB6916"/>
    <w:rsid w:val="00DB6CE4"/>
    <w:rsid w:val="00DB6F8A"/>
    <w:rsid w:val="00DB7033"/>
    <w:rsid w:val="00DB7E16"/>
    <w:rsid w:val="00DB7F6F"/>
    <w:rsid w:val="00DC0B33"/>
    <w:rsid w:val="00DC0DE7"/>
    <w:rsid w:val="00DC0E2A"/>
    <w:rsid w:val="00DC1474"/>
    <w:rsid w:val="00DC14FB"/>
    <w:rsid w:val="00DC1C86"/>
    <w:rsid w:val="00DC2108"/>
    <w:rsid w:val="00DC21F9"/>
    <w:rsid w:val="00DC2782"/>
    <w:rsid w:val="00DC2CAC"/>
    <w:rsid w:val="00DC34B1"/>
    <w:rsid w:val="00DC36FB"/>
    <w:rsid w:val="00DC40DD"/>
    <w:rsid w:val="00DC4B61"/>
    <w:rsid w:val="00DC54EC"/>
    <w:rsid w:val="00DC58FA"/>
    <w:rsid w:val="00DC5B37"/>
    <w:rsid w:val="00DD04BB"/>
    <w:rsid w:val="00DD0A9E"/>
    <w:rsid w:val="00DD0E06"/>
    <w:rsid w:val="00DD1D4F"/>
    <w:rsid w:val="00DD1E01"/>
    <w:rsid w:val="00DD23F8"/>
    <w:rsid w:val="00DD335D"/>
    <w:rsid w:val="00DD3378"/>
    <w:rsid w:val="00DD3AC7"/>
    <w:rsid w:val="00DD3B1F"/>
    <w:rsid w:val="00DD3F81"/>
    <w:rsid w:val="00DD4494"/>
    <w:rsid w:val="00DD4F88"/>
    <w:rsid w:val="00DD6037"/>
    <w:rsid w:val="00DD72AD"/>
    <w:rsid w:val="00DD7912"/>
    <w:rsid w:val="00DD7E13"/>
    <w:rsid w:val="00DE14FC"/>
    <w:rsid w:val="00DE1BBF"/>
    <w:rsid w:val="00DE27E5"/>
    <w:rsid w:val="00DE4323"/>
    <w:rsid w:val="00DE58F2"/>
    <w:rsid w:val="00DE610A"/>
    <w:rsid w:val="00DE690D"/>
    <w:rsid w:val="00DE6C76"/>
    <w:rsid w:val="00DE7094"/>
    <w:rsid w:val="00DF0ABF"/>
    <w:rsid w:val="00DF0B01"/>
    <w:rsid w:val="00DF215E"/>
    <w:rsid w:val="00DF3DE8"/>
    <w:rsid w:val="00DF5398"/>
    <w:rsid w:val="00DF53E7"/>
    <w:rsid w:val="00DF6948"/>
    <w:rsid w:val="00DF6991"/>
    <w:rsid w:val="00DF7AFF"/>
    <w:rsid w:val="00DF7E12"/>
    <w:rsid w:val="00E00469"/>
    <w:rsid w:val="00E00AF4"/>
    <w:rsid w:val="00E01624"/>
    <w:rsid w:val="00E01A61"/>
    <w:rsid w:val="00E0253F"/>
    <w:rsid w:val="00E05EA0"/>
    <w:rsid w:val="00E10B0E"/>
    <w:rsid w:val="00E10CE4"/>
    <w:rsid w:val="00E11C69"/>
    <w:rsid w:val="00E12295"/>
    <w:rsid w:val="00E133B6"/>
    <w:rsid w:val="00E14248"/>
    <w:rsid w:val="00E148D0"/>
    <w:rsid w:val="00E15BB9"/>
    <w:rsid w:val="00E16140"/>
    <w:rsid w:val="00E16D6D"/>
    <w:rsid w:val="00E1775E"/>
    <w:rsid w:val="00E178D7"/>
    <w:rsid w:val="00E17D95"/>
    <w:rsid w:val="00E202E6"/>
    <w:rsid w:val="00E2094D"/>
    <w:rsid w:val="00E21179"/>
    <w:rsid w:val="00E2168E"/>
    <w:rsid w:val="00E21D85"/>
    <w:rsid w:val="00E21E84"/>
    <w:rsid w:val="00E2284F"/>
    <w:rsid w:val="00E24F3D"/>
    <w:rsid w:val="00E25073"/>
    <w:rsid w:val="00E25166"/>
    <w:rsid w:val="00E2525D"/>
    <w:rsid w:val="00E263ED"/>
    <w:rsid w:val="00E273EB"/>
    <w:rsid w:val="00E2741A"/>
    <w:rsid w:val="00E274E1"/>
    <w:rsid w:val="00E27634"/>
    <w:rsid w:val="00E27768"/>
    <w:rsid w:val="00E279A7"/>
    <w:rsid w:val="00E27A63"/>
    <w:rsid w:val="00E27C6A"/>
    <w:rsid w:val="00E310AA"/>
    <w:rsid w:val="00E3151D"/>
    <w:rsid w:val="00E31750"/>
    <w:rsid w:val="00E31B3F"/>
    <w:rsid w:val="00E31CA8"/>
    <w:rsid w:val="00E31E3F"/>
    <w:rsid w:val="00E31F3D"/>
    <w:rsid w:val="00E328E8"/>
    <w:rsid w:val="00E32DC4"/>
    <w:rsid w:val="00E33863"/>
    <w:rsid w:val="00E34AD7"/>
    <w:rsid w:val="00E34CD2"/>
    <w:rsid w:val="00E35FC2"/>
    <w:rsid w:val="00E362BA"/>
    <w:rsid w:val="00E369A0"/>
    <w:rsid w:val="00E36DF2"/>
    <w:rsid w:val="00E36E84"/>
    <w:rsid w:val="00E37319"/>
    <w:rsid w:val="00E41716"/>
    <w:rsid w:val="00E42690"/>
    <w:rsid w:val="00E42E08"/>
    <w:rsid w:val="00E42EA0"/>
    <w:rsid w:val="00E4350B"/>
    <w:rsid w:val="00E4505F"/>
    <w:rsid w:val="00E4593E"/>
    <w:rsid w:val="00E477B3"/>
    <w:rsid w:val="00E47FD6"/>
    <w:rsid w:val="00E508C4"/>
    <w:rsid w:val="00E5121A"/>
    <w:rsid w:val="00E517BA"/>
    <w:rsid w:val="00E51817"/>
    <w:rsid w:val="00E51840"/>
    <w:rsid w:val="00E5354B"/>
    <w:rsid w:val="00E53794"/>
    <w:rsid w:val="00E54584"/>
    <w:rsid w:val="00E54B6F"/>
    <w:rsid w:val="00E54C4A"/>
    <w:rsid w:val="00E54E52"/>
    <w:rsid w:val="00E5511E"/>
    <w:rsid w:val="00E55B04"/>
    <w:rsid w:val="00E60895"/>
    <w:rsid w:val="00E6093D"/>
    <w:rsid w:val="00E61B6D"/>
    <w:rsid w:val="00E6262F"/>
    <w:rsid w:val="00E62BA7"/>
    <w:rsid w:val="00E637F6"/>
    <w:rsid w:val="00E63DFC"/>
    <w:rsid w:val="00E64AB2"/>
    <w:rsid w:val="00E64B5A"/>
    <w:rsid w:val="00E64E44"/>
    <w:rsid w:val="00E65B23"/>
    <w:rsid w:val="00E6610A"/>
    <w:rsid w:val="00E667EA"/>
    <w:rsid w:val="00E66AE5"/>
    <w:rsid w:val="00E67DA2"/>
    <w:rsid w:val="00E67DBD"/>
    <w:rsid w:val="00E70370"/>
    <w:rsid w:val="00E71D5D"/>
    <w:rsid w:val="00E729B8"/>
    <w:rsid w:val="00E749C3"/>
    <w:rsid w:val="00E74E9F"/>
    <w:rsid w:val="00E74F98"/>
    <w:rsid w:val="00E76052"/>
    <w:rsid w:val="00E76105"/>
    <w:rsid w:val="00E769D5"/>
    <w:rsid w:val="00E81DCD"/>
    <w:rsid w:val="00E828FE"/>
    <w:rsid w:val="00E82D19"/>
    <w:rsid w:val="00E83658"/>
    <w:rsid w:val="00E837F0"/>
    <w:rsid w:val="00E84514"/>
    <w:rsid w:val="00E85AFE"/>
    <w:rsid w:val="00E86136"/>
    <w:rsid w:val="00E876E8"/>
    <w:rsid w:val="00E90853"/>
    <w:rsid w:val="00E928FE"/>
    <w:rsid w:val="00E94836"/>
    <w:rsid w:val="00E950FB"/>
    <w:rsid w:val="00E9565E"/>
    <w:rsid w:val="00E9597C"/>
    <w:rsid w:val="00E96259"/>
    <w:rsid w:val="00EA1FFE"/>
    <w:rsid w:val="00EA3232"/>
    <w:rsid w:val="00EA35D8"/>
    <w:rsid w:val="00EA404F"/>
    <w:rsid w:val="00EA4167"/>
    <w:rsid w:val="00EA4835"/>
    <w:rsid w:val="00EA5535"/>
    <w:rsid w:val="00EA5E3B"/>
    <w:rsid w:val="00EA67B8"/>
    <w:rsid w:val="00EA6D5D"/>
    <w:rsid w:val="00EA7D8B"/>
    <w:rsid w:val="00EB12BA"/>
    <w:rsid w:val="00EB1A5C"/>
    <w:rsid w:val="00EB1A75"/>
    <w:rsid w:val="00EB242F"/>
    <w:rsid w:val="00EB3D7D"/>
    <w:rsid w:val="00EB5C28"/>
    <w:rsid w:val="00EB6496"/>
    <w:rsid w:val="00EB676E"/>
    <w:rsid w:val="00EB6BE8"/>
    <w:rsid w:val="00EB7A73"/>
    <w:rsid w:val="00EB7B11"/>
    <w:rsid w:val="00EB7D42"/>
    <w:rsid w:val="00EC089E"/>
    <w:rsid w:val="00EC18DD"/>
    <w:rsid w:val="00EC1A9C"/>
    <w:rsid w:val="00EC1D3E"/>
    <w:rsid w:val="00EC1EE2"/>
    <w:rsid w:val="00EC2B19"/>
    <w:rsid w:val="00EC335D"/>
    <w:rsid w:val="00EC4A2D"/>
    <w:rsid w:val="00EC4BD8"/>
    <w:rsid w:val="00EC5283"/>
    <w:rsid w:val="00EC5446"/>
    <w:rsid w:val="00EC6A85"/>
    <w:rsid w:val="00EC6BA1"/>
    <w:rsid w:val="00EC6F34"/>
    <w:rsid w:val="00EC7250"/>
    <w:rsid w:val="00EC7666"/>
    <w:rsid w:val="00EC788A"/>
    <w:rsid w:val="00EC7A72"/>
    <w:rsid w:val="00ED043A"/>
    <w:rsid w:val="00ED0618"/>
    <w:rsid w:val="00ED0A6E"/>
    <w:rsid w:val="00ED0F1F"/>
    <w:rsid w:val="00ED1217"/>
    <w:rsid w:val="00ED1307"/>
    <w:rsid w:val="00ED1835"/>
    <w:rsid w:val="00ED18FE"/>
    <w:rsid w:val="00ED2D3F"/>
    <w:rsid w:val="00ED5541"/>
    <w:rsid w:val="00ED6376"/>
    <w:rsid w:val="00ED71F7"/>
    <w:rsid w:val="00ED72AF"/>
    <w:rsid w:val="00EE0A17"/>
    <w:rsid w:val="00EE0E5B"/>
    <w:rsid w:val="00EE168B"/>
    <w:rsid w:val="00EE1C82"/>
    <w:rsid w:val="00EE32AC"/>
    <w:rsid w:val="00EE3E2F"/>
    <w:rsid w:val="00EE45BB"/>
    <w:rsid w:val="00EE576A"/>
    <w:rsid w:val="00EE5A2B"/>
    <w:rsid w:val="00EE5AFD"/>
    <w:rsid w:val="00EE5F04"/>
    <w:rsid w:val="00EE5FDF"/>
    <w:rsid w:val="00EE780F"/>
    <w:rsid w:val="00EF048F"/>
    <w:rsid w:val="00EF117F"/>
    <w:rsid w:val="00EF1CF2"/>
    <w:rsid w:val="00EF2160"/>
    <w:rsid w:val="00EF23D1"/>
    <w:rsid w:val="00EF2407"/>
    <w:rsid w:val="00EF2700"/>
    <w:rsid w:val="00EF2958"/>
    <w:rsid w:val="00EF3D24"/>
    <w:rsid w:val="00EF4F2A"/>
    <w:rsid w:val="00EF5505"/>
    <w:rsid w:val="00EF7700"/>
    <w:rsid w:val="00F00BFC"/>
    <w:rsid w:val="00F01029"/>
    <w:rsid w:val="00F025C7"/>
    <w:rsid w:val="00F02B61"/>
    <w:rsid w:val="00F03180"/>
    <w:rsid w:val="00F0333E"/>
    <w:rsid w:val="00F0361E"/>
    <w:rsid w:val="00F04756"/>
    <w:rsid w:val="00F04A22"/>
    <w:rsid w:val="00F05091"/>
    <w:rsid w:val="00F068F4"/>
    <w:rsid w:val="00F06931"/>
    <w:rsid w:val="00F06A56"/>
    <w:rsid w:val="00F0712A"/>
    <w:rsid w:val="00F11A3D"/>
    <w:rsid w:val="00F1216E"/>
    <w:rsid w:val="00F13578"/>
    <w:rsid w:val="00F14450"/>
    <w:rsid w:val="00F14929"/>
    <w:rsid w:val="00F154B4"/>
    <w:rsid w:val="00F15B4D"/>
    <w:rsid w:val="00F161B3"/>
    <w:rsid w:val="00F165DD"/>
    <w:rsid w:val="00F16621"/>
    <w:rsid w:val="00F175A3"/>
    <w:rsid w:val="00F17AD6"/>
    <w:rsid w:val="00F17C61"/>
    <w:rsid w:val="00F2343F"/>
    <w:rsid w:val="00F24613"/>
    <w:rsid w:val="00F24637"/>
    <w:rsid w:val="00F24D72"/>
    <w:rsid w:val="00F25C82"/>
    <w:rsid w:val="00F265DA"/>
    <w:rsid w:val="00F268E3"/>
    <w:rsid w:val="00F26D8F"/>
    <w:rsid w:val="00F26E6D"/>
    <w:rsid w:val="00F273CC"/>
    <w:rsid w:val="00F27CEE"/>
    <w:rsid w:val="00F27F61"/>
    <w:rsid w:val="00F30B45"/>
    <w:rsid w:val="00F317B6"/>
    <w:rsid w:val="00F319BB"/>
    <w:rsid w:val="00F322FE"/>
    <w:rsid w:val="00F3282C"/>
    <w:rsid w:val="00F33126"/>
    <w:rsid w:val="00F3347F"/>
    <w:rsid w:val="00F33B3F"/>
    <w:rsid w:val="00F33F36"/>
    <w:rsid w:val="00F33F5A"/>
    <w:rsid w:val="00F34337"/>
    <w:rsid w:val="00F34494"/>
    <w:rsid w:val="00F34A36"/>
    <w:rsid w:val="00F34BF1"/>
    <w:rsid w:val="00F35E16"/>
    <w:rsid w:val="00F369B6"/>
    <w:rsid w:val="00F3714B"/>
    <w:rsid w:val="00F37508"/>
    <w:rsid w:val="00F400D4"/>
    <w:rsid w:val="00F4158D"/>
    <w:rsid w:val="00F4164C"/>
    <w:rsid w:val="00F44CE0"/>
    <w:rsid w:val="00F44DF0"/>
    <w:rsid w:val="00F46A41"/>
    <w:rsid w:val="00F47CE3"/>
    <w:rsid w:val="00F50436"/>
    <w:rsid w:val="00F50799"/>
    <w:rsid w:val="00F51B06"/>
    <w:rsid w:val="00F51BD7"/>
    <w:rsid w:val="00F52B72"/>
    <w:rsid w:val="00F530C6"/>
    <w:rsid w:val="00F53A2C"/>
    <w:rsid w:val="00F540DC"/>
    <w:rsid w:val="00F542BF"/>
    <w:rsid w:val="00F54A6C"/>
    <w:rsid w:val="00F552ED"/>
    <w:rsid w:val="00F55E95"/>
    <w:rsid w:val="00F56AFA"/>
    <w:rsid w:val="00F5772F"/>
    <w:rsid w:val="00F603EF"/>
    <w:rsid w:val="00F60C9F"/>
    <w:rsid w:val="00F6101A"/>
    <w:rsid w:val="00F618CD"/>
    <w:rsid w:val="00F61AEB"/>
    <w:rsid w:val="00F61BB6"/>
    <w:rsid w:val="00F62093"/>
    <w:rsid w:val="00F6364C"/>
    <w:rsid w:val="00F64200"/>
    <w:rsid w:val="00F6435C"/>
    <w:rsid w:val="00F653E0"/>
    <w:rsid w:val="00F65D5A"/>
    <w:rsid w:val="00F667F6"/>
    <w:rsid w:val="00F669C5"/>
    <w:rsid w:val="00F67393"/>
    <w:rsid w:val="00F6780F"/>
    <w:rsid w:val="00F67ABB"/>
    <w:rsid w:val="00F700B0"/>
    <w:rsid w:val="00F71296"/>
    <w:rsid w:val="00F7182A"/>
    <w:rsid w:val="00F7187D"/>
    <w:rsid w:val="00F724EA"/>
    <w:rsid w:val="00F725AF"/>
    <w:rsid w:val="00F72DC6"/>
    <w:rsid w:val="00F73A38"/>
    <w:rsid w:val="00F73D1A"/>
    <w:rsid w:val="00F741AC"/>
    <w:rsid w:val="00F756BB"/>
    <w:rsid w:val="00F7594F"/>
    <w:rsid w:val="00F75A77"/>
    <w:rsid w:val="00F75AA8"/>
    <w:rsid w:val="00F76C4C"/>
    <w:rsid w:val="00F76F1A"/>
    <w:rsid w:val="00F77527"/>
    <w:rsid w:val="00F775EB"/>
    <w:rsid w:val="00F77D30"/>
    <w:rsid w:val="00F80937"/>
    <w:rsid w:val="00F80ABD"/>
    <w:rsid w:val="00F80F3B"/>
    <w:rsid w:val="00F80FFA"/>
    <w:rsid w:val="00F81C93"/>
    <w:rsid w:val="00F8264F"/>
    <w:rsid w:val="00F83DCC"/>
    <w:rsid w:val="00F848F9"/>
    <w:rsid w:val="00F850C0"/>
    <w:rsid w:val="00F85A29"/>
    <w:rsid w:val="00F8698D"/>
    <w:rsid w:val="00F86C79"/>
    <w:rsid w:val="00F87308"/>
    <w:rsid w:val="00F87ECA"/>
    <w:rsid w:val="00F9157B"/>
    <w:rsid w:val="00F92CC0"/>
    <w:rsid w:val="00F92DE3"/>
    <w:rsid w:val="00F92E4C"/>
    <w:rsid w:val="00F931F8"/>
    <w:rsid w:val="00F94993"/>
    <w:rsid w:val="00F94C97"/>
    <w:rsid w:val="00F94D83"/>
    <w:rsid w:val="00F95F7A"/>
    <w:rsid w:val="00F96934"/>
    <w:rsid w:val="00F96E01"/>
    <w:rsid w:val="00F96F78"/>
    <w:rsid w:val="00F97289"/>
    <w:rsid w:val="00F978FC"/>
    <w:rsid w:val="00F97C1D"/>
    <w:rsid w:val="00F97E88"/>
    <w:rsid w:val="00FA0AAE"/>
    <w:rsid w:val="00FA0DD6"/>
    <w:rsid w:val="00FA0E44"/>
    <w:rsid w:val="00FA108A"/>
    <w:rsid w:val="00FA1168"/>
    <w:rsid w:val="00FA2834"/>
    <w:rsid w:val="00FA2CAE"/>
    <w:rsid w:val="00FA2DDD"/>
    <w:rsid w:val="00FA37FD"/>
    <w:rsid w:val="00FA441F"/>
    <w:rsid w:val="00FA5C67"/>
    <w:rsid w:val="00FA5D25"/>
    <w:rsid w:val="00FA6649"/>
    <w:rsid w:val="00FA664E"/>
    <w:rsid w:val="00FA7A3B"/>
    <w:rsid w:val="00FA7F13"/>
    <w:rsid w:val="00FB0C60"/>
    <w:rsid w:val="00FB0DB9"/>
    <w:rsid w:val="00FB10BF"/>
    <w:rsid w:val="00FB1490"/>
    <w:rsid w:val="00FB3564"/>
    <w:rsid w:val="00FB3ADD"/>
    <w:rsid w:val="00FB41F4"/>
    <w:rsid w:val="00FB50F9"/>
    <w:rsid w:val="00FB5E24"/>
    <w:rsid w:val="00FB6075"/>
    <w:rsid w:val="00FB635B"/>
    <w:rsid w:val="00FB63AC"/>
    <w:rsid w:val="00FB6428"/>
    <w:rsid w:val="00FB6607"/>
    <w:rsid w:val="00FB67C8"/>
    <w:rsid w:val="00FB6A84"/>
    <w:rsid w:val="00FB7922"/>
    <w:rsid w:val="00FC04EF"/>
    <w:rsid w:val="00FC0D15"/>
    <w:rsid w:val="00FC0FF6"/>
    <w:rsid w:val="00FC168C"/>
    <w:rsid w:val="00FC1960"/>
    <w:rsid w:val="00FC3912"/>
    <w:rsid w:val="00FC5308"/>
    <w:rsid w:val="00FC5F6B"/>
    <w:rsid w:val="00FC769F"/>
    <w:rsid w:val="00FC76D1"/>
    <w:rsid w:val="00FD0752"/>
    <w:rsid w:val="00FD0AF4"/>
    <w:rsid w:val="00FD0FD8"/>
    <w:rsid w:val="00FD114C"/>
    <w:rsid w:val="00FD13AF"/>
    <w:rsid w:val="00FD1641"/>
    <w:rsid w:val="00FD2918"/>
    <w:rsid w:val="00FD3ACD"/>
    <w:rsid w:val="00FD3E69"/>
    <w:rsid w:val="00FD4785"/>
    <w:rsid w:val="00FD5808"/>
    <w:rsid w:val="00FD5A07"/>
    <w:rsid w:val="00FD6525"/>
    <w:rsid w:val="00FD706B"/>
    <w:rsid w:val="00FD7A56"/>
    <w:rsid w:val="00FD7ADA"/>
    <w:rsid w:val="00FD7D7F"/>
    <w:rsid w:val="00FD7D8F"/>
    <w:rsid w:val="00FE08CE"/>
    <w:rsid w:val="00FE0908"/>
    <w:rsid w:val="00FE0B51"/>
    <w:rsid w:val="00FE1D41"/>
    <w:rsid w:val="00FE201A"/>
    <w:rsid w:val="00FE32A0"/>
    <w:rsid w:val="00FE4A5F"/>
    <w:rsid w:val="00FE4DCE"/>
    <w:rsid w:val="00FE4FA0"/>
    <w:rsid w:val="00FE5A3E"/>
    <w:rsid w:val="00FE6059"/>
    <w:rsid w:val="00FE64D9"/>
    <w:rsid w:val="00FE6EEC"/>
    <w:rsid w:val="00FE7094"/>
    <w:rsid w:val="00FE729F"/>
    <w:rsid w:val="00FE7ECE"/>
    <w:rsid w:val="00FF00A8"/>
    <w:rsid w:val="00FF15AC"/>
    <w:rsid w:val="00FF18CF"/>
    <w:rsid w:val="00FF2251"/>
    <w:rsid w:val="00FF2276"/>
    <w:rsid w:val="00FF2F9B"/>
    <w:rsid w:val="00FF30D9"/>
    <w:rsid w:val="00FF335B"/>
    <w:rsid w:val="00FF3E90"/>
    <w:rsid w:val="00FF5639"/>
    <w:rsid w:val="00FF5953"/>
    <w:rsid w:val="00FF5A17"/>
    <w:rsid w:val="00FF60B1"/>
    <w:rsid w:val="00FF652E"/>
    <w:rsid w:val="00FF6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EFB2"/>
  <w15:docId w15:val="{7CCCB770-E66E-4289-8AAD-3B56BA09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E34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366D3A"/>
    <w:pPr>
      <w:jc w:val="center"/>
    </w:pPr>
    <w:rPr>
      <w:rFonts w:eastAsia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qFormat/>
    <w:rsid w:val="001015C0"/>
    <w:pPr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015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1">
    <w:name w:val="Body Text1"/>
    <w:basedOn w:val="a"/>
    <w:rsid w:val="00B61D12"/>
    <w:rPr>
      <w:rFonts w:eastAsia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B61D1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B61D12"/>
  </w:style>
  <w:style w:type="paragraph" w:styleId="a6">
    <w:name w:val="header"/>
    <w:basedOn w:val="a"/>
    <w:link w:val="a7"/>
    <w:uiPriority w:val="99"/>
    <w:unhideWhenUsed/>
    <w:rsid w:val="00B61D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61D12"/>
  </w:style>
  <w:style w:type="paragraph" w:styleId="a8">
    <w:name w:val="footer"/>
    <w:basedOn w:val="a"/>
    <w:link w:val="a9"/>
    <w:uiPriority w:val="99"/>
    <w:unhideWhenUsed/>
    <w:rsid w:val="00B61D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61D12"/>
  </w:style>
  <w:style w:type="paragraph" w:styleId="aa">
    <w:name w:val="Body Text Indent"/>
    <w:basedOn w:val="a"/>
    <w:link w:val="ab"/>
    <w:uiPriority w:val="99"/>
    <w:semiHidden/>
    <w:unhideWhenUsed/>
    <w:rsid w:val="00BE7B2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E7B2A"/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3201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Основной текст_"/>
    <w:link w:val="2"/>
    <w:rsid w:val="009D4074"/>
    <w:rPr>
      <w:rFonts w:ascii="Times New Roman" w:hAnsi="Times New Roman"/>
      <w:sz w:val="29"/>
      <w:szCs w:val="29"/>
      <w:shd w:val="clear" w:color="auto" w:fill="FFFFFF"/>
    </w:rPr>
  </w:style>
  <w:style w:type="paragraph" w:customStyle="1" w:styleId="2">
    <w:name w:val="Основной текст2"/>
    <w:basedOn w:val="a"/>
    <w:link w:val="ad"/>
    <w:rsid w:val="009D4074"/>
    <w:pPr>
      <w:widowControl w:val="0"/>
      <w:shd w:val="clear" w:color="auto" w:fill="FFFFFF"/>
      <w:spacing w:after="240" w:line="0" w:lineRule="atLeast"/>
      <w:jc w:val="right"/>
    </w:pPr>
    <w:rPr>
      <w:sz w:val="29"/>
      <w:szCs w:val="29"/>
    </w:rPr>
  </w:style>
  <w:style w:type="paragraph" w:customStyle="1" w:styleId="1">
    <w:name w:val="Основной текст1"/>
    <w:basedOn w:val="a"/>
    <w:rsid w:val="005519DE"/>
    <w:pPr>
      <w:widowControl w:val="0"/>
      <w:shd w:val="clear" w:color="auto" w:fill="FFFFFF"/>
      <w:spacing w:after="660" w:line="283" w:lineRule="exact"/>
      <w:ind w:firstLine="0"/>
      <w:jc w:val="left"/>
    </w:pPr>
    <w:rPr>
      <w:rFonts w:eastAsia="Times New Roman" w:cs="Times New Roman"/>
      <w:sz w:val="28"/>
      <w:szCs w:val="28"/>
      <w:lang w:eastAsia="ru-RU"/>
    </w:rPr>
  </w:style>
  <w:style w:type="paragraph" w:styleId="ae">
    <w:name w:val="Plain Text"/>
    <w:basedOn w:val="a"/>
    <w:link w:val="af"/>
    <w:rsid w:val="00EB5C2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EB5C2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Основной текст (2)_"/>
    <w:link w:val="21"/>
    <w:rsid w:val="007C11B6"/>
    <w:rPr>
      <w:rFonts w:ascii="Times New Roman" w:eastAsia="Times New Roman" w:hAnsi="Times New Roman"/>
      <w:sz w:val="30"/>
      <w:szCs w:val="30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C11B6"/>
    <w:pPr>
      <w:widowControl w:val="0"/>
      <w:shd w:val="clear" w:color="auto" w:fill="FFFFFF"/>
      <w:spacing w:line="283" w:lineRule="exact"/>
    </w:pPr>
    <w:rPr>
      <w:rFonts w:eastAsia="Times New Roman"/>
      <w:szCs w:val="30"/>
    </w:rPr>
  </w:style>
  <w:style w:type="paragraph" w:styleId="af0">
    <w:name w:val="Balloon Text"/>
    <w:basedOn w:val="a"/>
    <w:link w:val="af1"/>
    <w:uiPriority w:val="99"/>
    <w:semiHidden/>
    <w:unhideWhenUsed/>
    <w:rsid w:val="007A702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A702D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FE4A5F"/>
    <w:pPr>
      <w:ind w:left="720"/>
      <w:contextualSpacing/>
    </w:pPr>
  </w:style>
  <w:style w:type="paragraph" w:styleId="af3">
    <w:name w:val="Normal (Web)"/>
    <w:basedOn w:val="a"/>
    <w:uiPriority w:val="99"/>
    <w:rsid w:val="00A839D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My%20Documents\Doc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D727B-F88C-4489-8DF9-0F1A6DAD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Doc.dotx</Template>
  <TotalTime>1000</TotalTime>
  <Pages>5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</Company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Татьяна</cp:lastModifiedBy>
  <cp:revision>357</cp:revision>
  <cp:lastPrinted>2021-08-16T09:11:00Z</cp:lastPrinted>
  <dcterms:created xsi:type="dcterms:W3CDTF">2021-04-05T12:35:00Z</dcterms:created>
  <dcterms:modified xsi:type="dcterms:W3CDTF">2021-08-17T04:52:00Z</dcterms:modified>
</cp:coreProperties>
</file>